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B23" w:rsidRDefault="00CD1B23" w:rsidP="00DE278E">
      <w:pPr>
        <w:pStyle w:val="Heading3"/>
        <w:spacing w:after="0"/>
      </w:pPr>
      <w:r>
        <w:t>Министерство образования и науки Республики Казахстан</w:t>
      </w:r>
    </w:p>
    <w:p w:rsidR="00CD1B23" w:rsidRDefault="00CD1B23" w:rsidP="00DE278E">
      <w:pPr>
        <w:pStyle w:val="BodyText"/>
        <w:jc w:val="center"/>
        <w:rPr>
          <w:szCs w:val="28"/>
        </w:rPr>
      </w:pPr>
    </w:p>
    <w:p w:rsidR="00CD1B23" w:rsidRDefault="00CD1B23" w:rsidP="00DE278E">
      <w:pPr>
        <w:pStyle w:val="BodyText"/>
        <w:jc w:val="center"/>
        <w:rPr>
          <w:szCs w:val="28"/>
        </w:rPr>
      </w:pPr>
      <w:r>
        <w:rPr>
          <w:szCs w:val="28"/>
        </w:rPr>
        <w:t>Костанайский государственный университет имени А. Байтурсынова</w:t>
      </w:r>
    </w:p>
    <w:p w:rsidR="00CD1B23" w:rsidRDefault="00CD1B23" w:rsidP="00DE278E">
      <w:pPr>
        <w:jc w:val="center"/>
        <w:rPr>
          <w:sz w:val="28"/>
          <w:szCs w:val="28"/>
        </w:rPr>
      </w:pPr>
    </w:p>
    <w:p w:rsidR="00CD1B23" w:rsidRDefault="00CD1B23" w:rsidP="00DE278E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управления и делового администрирования</w:t>
      </w:r>
    </w:p>
    <w:p w:rsidR="00CD1B23" w:rsidRDefault="00CD1B23" w:rsidP="00DE278E">
      <w:pPr>
        <w:jc w:val="center"/>
        <w:rPr>
          <w:sz w:val="28"/>
          <w:szCs w:val="28"/>
        </w:rPr>
      </w:pPr>
    </w:p>
    <w:p w:rsidR="00CD1B23" w:rsidRDefault="00CD1B23" w:rsidP="00DE278E">
      <w:pPr>
        <w:jc w:val="center"/>
        <w:rPr>
          <w:sz w:val="28"/>
          <w:szCs w:val="28"/>
        </w:rPr>
      </w:pPr>
    </w:p>
    <w:p w:rsidR="00CD1B23" w:rsidRDefault="00CD1B23" w:rsidP="00DE278E">
      <w:pPr>
        <w:jc w:val="center"/>
        <w:rPr>
          <w:sz w:val="28"/>
          <w:szCs w:val="28"/>
        </w:rPr>
      </w:pPr>
    </w:p>
    <w:p w:rsidR="00CD1B23" w:rsidRDefault="00CD1B23" w:rsidP="00DE278E">
      <w:pPr>
        <w:jc w:val="center"/>
        <w:rPr>
          <w:sz w:val="28"/>
          <w:szCs w:val="28"/>
        </w:rPr>
      </w:pPr>
    </w:p>
    <w:p w:rsidR="00CD1B23" w:rsidRDefault="00CD1B23" w:rsidP="00DE27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О.В. Мишулина, Г.В. Панина </w:t>
      </w:r>
    </w:p>
    <w:p w:rsidR="00CD1B23" w:rsidRDefault="00CD1B23" w:rsidP="00DE278E">
      <w:pPr>
        <w:jc w:val="center"/>
        <w:rPr>
          <w:sz w:val="28"/>
          <w:szCs w:val="28"/>
        </w:rPr>
      </w:pPr>
    </w:p>
    <w:p w:rsidR="00CD1B23" w:rsidRDefault="00CD1B23" w:rsidP="00DE278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ОРГАНИЗАЦИЯ БИЗНЕСА</w:t>
      </w:r>
    </w:p>
    <w:p w:rsidR="00CD1B23" w:rsidRDefault="00CD1B23" w:rsidP="00DE278E">
      <w:pPr>
        <w:jc w:val="center"/>
        <w:rPr>
          <w:b/>
          <w:bCs/>
          <w:sz w:val="28"/>
          <w:szCs w:val="28"/>
        </w:rPr>
      </w:pPr>
    </w:p>
    <w:p w:rsidR="00CD1B23" w:rsidRPr="00422A4A" w:rsidRDefault="00CD1B23" w:rsidP="00422A4A"/>
    <w:p w:rsidR="00CD1B23" w:rsidRPr="00422A4A" w:rsidRDefault="00CD1B23" w:rsidP="00422A4A">
      <w:pPr>
        <w:jc w:val="center"/>
        <w:rPr>
          <w:sz w:val="28"/>
          <w:szCs w:val="28"/>
        </w:rPr>
      </w:pPr>
      <w:r w:rsidRPr="00422A4A">
        <w:rPr>
          <w:sz w:val="28"/>
          <w:szCs w:val="28"/>
        </w:rPr>
        <w:t>Методические указания по изучению дисциплины</w:t>
      </w:r>
    </w:p>
    <w:p w:rsidR="00CD1B23" w:rsidRPr="00422A4A" w:rsidRDefault="00CD1B23" w:rsidP="00422A4A"/>
    <w:p w:rsidR="00CD1B23" w:rsidRDefault="00CD1B23" w:rsidP="00DE278E">
      <w:pPr>
        <w:jc w:val="center"/>
        <w:rPr>
          <w:b/>
          <w:bCs/>
          <w:sz w:val="28"/>
          <w:szCs w:val="28"/>
        </w:rPr>
      </w:pPr>
    </w:p>
    <w:p w:rsidR="00CD1B23" w:rsidRDefault="00CD1B23" w:rsidP="00DE278E">
      <w:pPr>
        <w:jc w:val="center"/>
        <w:rPr>
          <w:b/>
          <w:bCs/>
          <w:sz w:val="28"/>
          <w:szCs w:val="28"/>
        </w:rPr>
      </w:pPr>
    </w:p>
    <w:p w:rsidR="00CD1B23" w:rsidRDefault="00CD1B23" w:rsidP="00DE278E">
      <w:pPr>
        <w:jc w:val="center"/>
        <w:rPr>
          <w:sz w:val="28"/>
          <w:szCs w:val="28"/>
        </w:rPr>
      </w:pPr>
    </w:p>
    <w:p w:rsidR="00CD1B23" w:rsidRDefault="00CD1B23" w:rsidP="00DE278E">
      <w:pPr>
        <w:jc w:val="center"/>
        <w:rPr>
          <w:sz w:val="28"/>
          <w:szCs w:val="28"/>
        </w:rPr>
      </w:pPr>
    </w:p>
    <w:p w:rsidR="00CD1B23" w:rsidRDefault="00CD1B23" w:rsidP="00DE278E">
      <w:pPr>
        <w:jc w:val="center"/>
        <w:rPr>
          <w:sz w:val="28"/>
          <w:szCs w:val="28"/>
        </w:rPr>
      </w:pPr>
    </w:p>
    <w:p w:rsidR="00CD1B23" w:rsidRDefault="00CD1B23" w:rsidP="00DE278E">
      <w:pPr>
        <w:jc w:val="center"/>
        <w:rPr>
          <w:sz w:val="28"/>
          <w:szCs w:val="28"/>
        </w:rPr>
      </w:pPr>
    </w:p>
    <w:p w:rsidR="00CD1B23" w:rsidRDefault="00CD1B23" w:rsidP="00DE278E">
      <w:pPr>
        <w:jc w:val="center"/>
        <w:rPr>
          <w:sz w:val="28"/>
          <w:szCs w:val="28"/>
        </w:rPr>
      </w:pPr>
    </w:p>
    <w:p w:rsidR="00CD1B23" w:rsidRDefault="00CD1B23" w:rsidP="00DE278E">
      <w:pPr>
        <w:jc w:val="center"/>
        <w:rPr>
          <w:sz w:val="28"/>
          <w:szCs w:val="28"/>
        </w:rPr>
      </w:pPr>
    </w:p>
    <w:p w:rsidR="00CD1B23" w:rsidRDefault="00CD1B23" w:rsidP="00DE278E">
      <w:pPr>
        <w:jc w:val="center"/>
        <w:rPr>
          <w:sz w:val="28"/>
          <w:szCs w:val="28"/>
        </w:rPr>
      </w:pPr>
    </w:p>
    <w:p w:rsidR="00CD1B23" w:rsidRDefault="00CD1B23" w:rsidP="00DE278E">
      <w:pPr>
        <w:jc w:val="center"/>
        <w:rPr>
          <w:sz w:val="28"/>
          <w:szCs w:val="28"/>
        </w:rPr>
      </w:pPr>
    </w:p>
    <w:p w:rsidR="00CD1B23" w:rsidRDefault="00CD1B23" w:rsidP="00DE278E">
      <w:pPr>
        <w:jc w:val="center"/>
        <w:rPr>
          <w:sz w:val="28"/>
          <w:szCs w:val="28"/>
        </w:rPr>
      </w:pPr>
    </w:p>
    <w:p w:rsidR="00CD1B23" w:rsidRDefault="00CD1B23" w:rsidP="00DE278E">
      <w:pPr>
        <w:jc w:val="center"/>
        <w:rPr>
          <w:sz w:val="28"/>
          <w:szCs w:val="28"/>
        </w:rPr>
      </w:pPr>
    </w:p>
    <w:p w:rsidR="00CD1B23" w:rsidRDefault="00CD1B23" w:rsidP="00DE278E">
      <w:pPr>
        <w:jc w:val="center"/>
        <w:rPr>
          <w:sz w:val="28"/>
          <w:szCs w:val="28"/>
        </w:rPr>
      </w:pPr>
    </w:p>
    <w:p w:rsidR="00CD1B23" w:rsidRDefault="00CD1B23" w:rsidP="00DE278E">
      <w:pPr>
        <w:jc w:val="center"/>
        <w:rPr>
          <w:sz w:val="28"/>
          <w:szCs w:val="28"/>
        </w:rPr>
      </w:pPr>
    </w:p>
    <w:p w:rsidR="00CD1B23" w:rsidRDefault="00CD1B23" w:rsidP="00DE278E">
      <w:pPr>
        <w:jc w:val="center"/>
        <w:rPr>
          <w:sz w:val="28"/>
          <w:szCs w:val="28"/>
        </w:rPr>
      </w:pPr>
    </w:p>
    <w:p w:rsidR="00CD1B23" w:rsidRDefault="00CD1B23" w:rsidP="00DE278E">
      <w:pPr>
        <w:jc w:val="center"/>
        <w:rPr>
          <w:sz w:val="28"/>
          <w:szCs w:val="28"/>
        </w:rPr>
      </w:pPr>
    </w:p>
    <w:p w:rsidR="00CD1B23" w:rsidRDefault="00CD1B23" w:rsidP="00DE278E">
      <w:pPr>
        <w:jc w:val="center"/>
        <w:rPr>
          <w:sz w:val="28"/>
          <w:szCs w:val="28"/>
        </w:rPr>
      </w:pPr>
    </w:p>
    <w:p w:rsidR="00CD1B23" w:rsidRDefault="00CD1B23" w:rsidP="00DE278E">
      <w:pPr>
        <w:jc w:val="center"/>
        <w:rPr>
          <w:sz w:val="28"/>
          <w:szCs w:val="28"/>
        </w:rPr>
      </w:pPr>
    </w:p>
    <w:p w:rsidR="00CD1B23" w:rsidRDefault="00CD1B23" w:rsidP="00DE278E">
      <w:pPr>
        <w:jc w:val="center"/>
        <w:rPr>
          <w:sz w:val="28"/>
          <w:szCs w:val="28"/>
        </w:rPr>
      </w:pPr>
    </w:p>
    <w:p w:rsidR="00CD1B23" w:rsidRDefault="00CD1B23" w:rsidP="00DE278E">
      <w:pPr>
        <w:jc w:val="center"/>
        <w:rPr>
          <w:sz w:val="28"/>
          <w:szCs w:val="28"/>
        </w:rPr>
      </w:pPr>
    </w:p>
    <w:p w:rsidR="00CD1B23" w:rsidRDefault="00CD1B23" w:rsidP="00DE278E">
      <w:pPr>
        <w:jc w:val="center"/>
        <w:rPr>
          <w:sz w:val="28"/>
          <w:szCs w:val="28"/>
        </w:rPr>
      </w:pPr>
    </w:p>
    <w:p w:rsidR="00CD1B23" w:rsidRDefault="00CD1B23" w:rsidP="00DE278E">
      <w:pPr>
        <w:jc w:val="center"/>
        <w:rPr>
          <w:sz w:val="28"/>
          <w:szCs w:val="28"/>
        </w:rPr>
      </w:pPr>
    </w:p>
    <w:p w:rsidR="00CD1B23" w:rsidRDefault="00CD1B23" w:rsidP="00DE278E">
      <w:pPr>
        <w:jc w:val="center"/>
        <w:rPr>
          <w:sz w:val="28"/>
          <w:szCs w:val="28"/>
        </w:rPr>
      </w:pPr>
    </w:p>
    <w:p w:rsidR="00CD1B23" w:rsidRDefault="00CD1B23" w:rsidP="00DE278E">
      <w:pPr>
        <w:jc w:val="center"/>
        <w:rPr>
          <w:sz w:val="28"/>
          <w:szCs w:val="28"/>
        </w:rPr>
      </w:pPr>
    </w:p>
    <w:p w:rsidR="00CD1B23" w:rsidRDefault="00CD1B23" w:rsidP="00DE278E">
      <w:pPr>
        <w:jc w:val="center"/>
        <w:rPr>
          <w:sz w:val="28"/>
          <w:szCs w:val="28"/>
        </w:rPr>
      </w:pPr>
      <w:r>
        <w:rPr>
          <w:sz w:val="28"/>
          <w:szCs w:val="28"/>
        </w:rPr>
        <w:t>Костанай, 2014</w:t>
      </w:r>
    </w:p>
    <w:p w:rsidR="00CD1B23" w:rsidRDefault="00CD1B23" w:rsidP="00DE278E">
      <w:pPr>
        <w:jc w:val="center"/>
        <w:rPr>
          <w:sz w:val="28"/>
          <w:szCs w:val="28"/>
        </w:rPr>
      </w:pPr>
    </w:p>
    <w:p w:rsidR="00CD1B23" w:rsidRDefault="00CD1B23" w:rsidP="00DE278E">
      <w:pPr>
        <w:jc w:val="center"/>
        <w:rPr>
          <w:sz w:val="28"/>
          <w:szCs w:val="28"/>
        </w:rPr>
      </w:pPr>
    </w:p>
    <w:p w:rsidR="00CD1B23" w:rsidRDefault="00CD1B23" w:rsidP="00DE278E">
      <w:pPr>
        <w:jc w:val="center"/>
        <w:rPr>
          <w:sz w:val="28"/>
          <w:szCs w:val="28"/>
        </w:rPr>
      </w:pPr>
      <w:r>
        <w:rPr>
          <w:noProof/>
        </w:rPr>
        <w:pict>
          <v:rect id="_x0000_s1026" style="position:absolute;left:0;text-align:left;margin-left:228.05pt;margin-top:14.4pt;width:28.9pt;height:31.6pt;z-index:251659264" stroked="f"/>
        </w:pict>
      </w:r>
    </w:p>
    <w:p w:rsidR="00CD1B23" w:rsidRPr="00483098" w:rsidRDefault="00CD1B23" w:rsidP="00483098">
      <w:pPr>
        <w:jc w:val="both"/>
        <w:rPr>
          <w:b/>
          <w:bCs/>
          <w:sz w:val="28"/>
          <w:szCs w:val="28"/>
        </w:rPr>
      </w:pPr>
      <w:r>
        <w:rPr>
          <w:noProof/>
        </w:rPr>
        <w:pict>
          <v:rect id="_x0000_s1027" style="position:absolute;left:0;text-align:left;margin-left:231.3pt;margin-top:19.55pt;width:19.65pt;height:21.3pt;z-index:251656192" stroked="f"/>
        </w:pict>
      </w:r>
      <w:r w:rsidRPr="00483098">
        <w:rPr>
          <w:b/>
          <w:bCs/>
          <w:sz w:val="28"/>
          <w:szCs w:val="28"/>
        </w:rPr>
        <w:t>ББК 65.23 я73</w:t>
      </w:r>
    </w:p>
    <w:p w:rsidR="00CD1B23" w:rsidRPr="00DE278E" w:rsidRDefault="00CD1B23" w:rsidP="00DE278E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 71</w:t>
      </w:r>
    </w:p>
    <w:p w:rsidR="00CD1B23" w:rsidRPr="00DE278E" w:rsidRDefault="00CD1B23" w:rsidP="00DE278E">
      <w:pPr>
        <w:jc w:val="both"/>
        <w:rPr>
          <w:b/>
          <w:bCs/>
          <w:sz w:val="28"/>
          <w:szCs w:val="28"/>
        </w:rPr>
      </w:pPr>
    </w:p>
    <w:p w:rsidR="00CD1B23" w:rsidRPr="00DE278E" w:rsidRDefault="00CD1B23" w:rsidP="00DE278E">
      <w:pPr>
        <w:jc w:val="both"/>
        <w:rPr>
          <w:b/>
          <w:bCs/>
          <w:sz w:val="28"/>
          <w:szCs w:val="28"/>
        </w:rPr>
      </w:pPr>
    </w:p>
    <w:p w:rsidR="00CD1B23" w:rsidRPr="00DE278E" w:rsidRDefault="00CD1B23" w:rsidP="00DE278E">
      <w:pPr>
        <w:jc w:val="both"/>
        <w:rPr>
          <w:b/>
          <w:bCs/>
          <w:sz w:val="28"/>
          <w:szCs w:val="28"/>
        </w:rPr>
      </w:pPr>
      <w:r w:rsidRPr="00DE278E">
        <w:rPr>
          <w:b/>
          <w:bCs/>
          <w:sz w:val="28"/>
          <w:szCs w:val="28"/>
        </w:rPr>
        <w:t>Автор</w:t>
      </w:r>
      <w:r>
        <w:rPr>
          <w:b/>
          <w:bCs/>
          <w:sz w:val="28"/>
          <w:szCs w:val="28"/>
        </w:rPr>
        <w:t>ы</w:t>
      </w:r>
      <w:r w:rsidRPr="00DE278E">
        <w:rPr>
          <w:b/>
          <w:bCs/>
          <w:sz w:val="28"/>
          <w:szCs w:val="28"/>
        </w:rPr>
        <w:t>:</w:t>
      </w:r>
    </w:p>
    <w:p w:rsidR="00CD1B23" w:rsidRDefault="00CD1B23" w:rsidP="00DE278E">
      <w:pPr>
        <w:jc w:val="both"/>
        <w:rPr>
          <w:sz w:val="28"/>
          <w:szCs w:val="28"/>
        </w:rPr>
      </w:pPr>
      <w:r>
        <w:rPr>
          <w:sz w:val="28"/>
          <w:szCs w:val="28"/>
        </w:rPr>
        <w:t>Мишулина</w:t>
      </w:r>
      <w:r w:rsidRPr="00DE278E">
        <w:rPr>
          <w:sz w:val="28"/>
          <w:szCs w:val="28"/>
        </w:rPr>
        <w:t xml:space="preserve"> </w:t>
      </w:r>
      <w:r>
        <w:rPr>
          <w:sz w:val="28"/>
          <w:szCs w:val="28"/>
        </w:rPr>
        <w:t>Ольга</w:t>
      </w:r>
      <w:r w:rsidRPr="00DE278E">
        <w:rPr>
          <w:sz w:val="28"/>
          <w:szCs w:val="28"/>
        </w:rPr>
        <w:t xml:space="preserve"> </w:t>
      </w:r>
      <w:r>
        <w:rPr>
          <w:sz w:val="28"/>
          <w:szCs w:val="28"/>
        </w:rPr>
        <w:t>Владимировна</w:t>
      </w:r>
      <w:r w:rsidRPr="00DE278E">
        <w:rPr>
          <w:sz w:val="28"/>
          <w:szCs w:val="28"/>
        </w:rPr>
        <w:t xml:space="preserve">, </w:t>
      </w:r>
      <w:r>
        <w:rPr>
          <w:sz w:val="28"/>
          <w:szCs w:val="28"/>
        </w:rPr>
        <w:t>доктор</w:t>
      </w:r>
      <w:r w:rsidRPr="00DE278E">
        <w:rPr>
          <w:sz w:val="28"/>
          <w:szCs w:val="28"/>
        </w:rPr>
        <w:t xml:space="preserve"> </w:t>
      </w:r>
      <w:r>
        <w:rPr>
          <w:sz w:val="28"/>
          <w:szCs w:val="28"/>
        </w:rPr>
        <w:t>экономических</w:t>
      </w:r>
      <w:r w:rsidRPr="00DE278E">
        <w:rPr>
          <w:sz w:val="28"/>
          <w:szCs w:val="28"/>
        </w:rPr>
        <w:t xml:space="preserve"> наук, </w:t>
      </w:r>
      <w:r>
        <w:rPr>
          <w:sz w:val="28"/>
          <w:szCs w:val="28"/>
        </w:rPr>
        <w:t>профессор</w:t>
      </w:r>
    </w:p>
    <w:p w:rsidR="00CD1B23" w:rsidRPr="00DE278E" w:rsidRDefault="00CD1B23" w:rsidP="00DE278E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Панина Галина Викторовна, старший преподаватель</w:t>
      </w:r>
      <w:r w:rsidRPr="00DE278E">
        <w:rPr>
          <w:b/>
          <w:bCs/>
          <w:sz w:val="28"/>
          <w:szCs w:val="28"/>
        </w:rPr>
        <w:t xml:space="preserve"> </w:t>
      </w:r>
    </w:p>
    <w:p w:rsidR="00CD1B23" w:rsidRPr="00DE278E" w:rsidRDefault="00CD1B23" w:rsidP="00DE278E">
      <w:pPr>
        <w:jc w:val="both"/>
        <w:rPr>
          <w:b/>
          <w:bCs/>
          <w:sz w:val="28"/>
          <w:szCs w:val="28"/>
        </w:rPr>
      </w:pPr>
    </w:p>
    <w:p w:rsidR="00CD1B23" w:rsidRPr="00DE278E" w:rsidRDefault="00CD1B23" w:rsidP="00DE278E">
      <w:pPr>
        <w:jc w:val="both"/>
        <w:rPr>
          <w:sz w:val="28"/>
          <w:szCs w:val="28"/>
        </w:rPr>
      </w:pPr>
    </w:p>
    <w:p w:rsidR="00CD1B23" w:rsidRPr="00DE278E" w:rsidRDefault="00CD1B23" w:rsidP="00DE278E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DE278E">
        <w:rPr>
          <w:sz w:val="28"/>
          <w:szCs w:val="28"/>
        </w:rPr>
        <w:t xml:space="preserve"> </w:t>
      </w:r>
      <w:r>
        <w:rPr>
          <w:sz w:val="28"/>
          <w:szCs w:val="28"/>
        </w:rPr>
        <w:t>71</w:t>
      </w:r>
      <w:r w:rsidRPr="00DE278E">
        <w:rPr>
          <w:sz w:val="28"/>
          <w:szCs w:val="28"/>
        </w:rPr>
        <w:t xml:space="preserve"> </w:t>
      </w:r>
      <w:r>
        <w:rPr>
          <w:sz w:val="28"/>
          <w:szCs w:val="28"/>
        </w:rPr>
        <w:t>Мишулина</w:t>
      </w:r>
      <w:r w:rsidRPr="00DE278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DE278E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Pr="00DE278E">
        <w:rPr>
          <w:sz w:val="28"/>
          <w:szCs w:val="28"/>
        </w:rPr>
        <w:t>.</w:t>
      </w:r>
      <w:r>
        <w:rPr>
          <w:sz w:val="28"/>
          <w:szCs w:val="28"/>
        </w:rPr>
        <w:t>, Г.В. Панина</w:t>
      </w:r>
    </w:p>
    <w:p w:rsidR="00CD1B23" w:rsidRPr="00DE278E" w:rsidRDefault="00CD1B23" w:rsidP="00DE278E">
      <w:pPr>
        <w:jc w:val="both"/>
        <w:rPr>
          <w:sz w:val="28"/>
          <w:szCs w:val="28"/>
        </w:rPr>
      </w:pPr>
    </w:p>
    <w:p w:rsidR="00CD1B23" w:rsidRPr="00456D70" w:rsidRDefault="00CD1B23" w:rsidP="00DE278E">
      <w:pPr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бизнеса</w:t>
      </w:r>
      <w:r w:rsidRPr="00DE278E">
        <w:rPr>
          <w:sz w:val="28"/>
          <w:szCs w:val="28"/>
        </w:rPr>
        <w:t xml:space="preserve">. </w:t>
      </w:r>
      <w:r>
        <w:rPr>
          <w:sz w:val="28"/>
          <w:szCs w:val="28"/>
        </w:rPr>
        <w:t>Методические указания по изучению дисциплины</w:t>
      </w:r>
      <w:r w:rsidRPr="00DE278E">
        <w:rPr>
          <w:sz w:val="28"/>
          <w:szCs w:val="28"/>
        </w:rPr>
        <w:t xml:space="preserve"> по специальности 5В</w:t>
      </w:r>
      <w:r>
        <w:rPr>
          <w:sz w:val="28"/>
          <w:szCs w:val="28"/>
        </w:rPr>
        <w:t xml:space="preserve">050700 </w:t>
      </w:r>
      <w:r w:rsidRPr="00DE278E">
        <w:rPr>
          <w:sz w:val="28"/>
          <w:szCs w:val="28"/>
        </w:rPr>
        <w:t>-</w:t>
      </w:r>
      <w:r>
        <w:rPr>
          <w:sz w:val="28"/>
          <w:szCs w:val="28"/>
        </w:rPr>
        <w:t xml:space="preserve"> Менеджмент, 5В051100 - Маркетинг</w:t>
      </w:r>
      <w:r w:rsidRPr="00DE278E">
        <w:rPr>
          <w:sz w:val="28"/>
          <w:szCs w:val="28"/>
        </w:rPr>
        <w:t xml:space="preserve">  – Костанай,  201</w:t>
      </w:r>
      <w:r>
        <w:rPr>
          <w:sz w:val="28"/>
          <w:szCs w:val="28"/>
        </w:rPr>
        <w:t>4</w:t>
      </w:r>
      <w:r w:rsidRPr="00DE278E">
        <w:rPr>
          <w:sz w:val="28"/>
          <w:szCs w:val="28"/>
        </w:rPr>
        <w:t xml:space="preserve">. </w:t>
      </w:r>
      <w:r>
        <w:rPr>
          <w:sz w:val="28"/>
          <w:szCs w:val="28"/>
        </w:rPr>
        <w:t>– 16</w:t>
      </w:r>
      <w:r w:rsidRPr="00456D70">
        <w:rPr>
          <w:sz w:val="28"/>
          <w:szCs w:val="28"/>
        </w:rPr>
        <w:t xml:space="preserve"> с.</w:t>
      </w:r>
    </w:p>
    <w:p w:rsidR="00CD1B23" w:rsidRPr="00DE278E" w:rsidRDefault="00CD1B23" w:rsidP="00DE278E">
      <w:pPr>
        <w:jc w:val="both"/>
        <w:rPr>
          <w:sz w:val="28"/>
          <w:szCs w:val="28"/>
        </w:rPr>
      </w:pPr>
    </w:p>
    <w:p w:rsidR="00CD1B23" w:rsidRPr="00DE278E" w:rsidRDefault="00CD1B23" w:rsidP="00DE278E">
      <w:pPr>
        <w:jc w:val="both"/>
        <w:rPr>
          <w:sz w:val="28"/>
          <w:szCs w:val="28"/>
        </w:rPr>
      </w:pPr>
    </w:p>
    <w:p w:rsidR="00CD1B23" w:rsidRPr="00DE278E" w:rsidRDefault="00CD1B23" w:rsidP="00DE278E">
      <w:pPr>
        <w:jc w:val="both"/>
        <w:rPr>
          <w:bCs/>
          <w:sz w:val="28"/>
          <w:szCs w:val="28"/>
        </w:rPr>
      </w:pPr>
      <w:r w:rsidRPr="00DE278E">
        <w:rPr>
          <w:bCs/>
          <w:sz w:val="28"/>
          <w:szCs w:val="28"/>
        </w:rPr>
        <w:tab/>
        <w:t xml:space="preserve">В </w:t>
      </w:r>
      <w:r>
        <w:rPr>
          <w:bCs/>
          <w:sz w:val="28"/>
          <w:szCs w:val="28"/>
        </w:rPr>
        <w:t>методические указания</w:t>
      </w:r>
      <w:r w:rsidRPr="00DE278E">
        <w:rPr>
          <w:bCs/>
          <w:sz w:val="28"/>
          <w:szCs w:val="28"/>
        </w:rPr>
        <w:t xml:space="preserve"> включены основные </w:t>
      </w:r>
      <w:r>
        <w:rPr>
          <w:bCs/>
          <w:sz w:val="28"/>
          <w:szCs w:val="28"/>
        </w:rPr>
        <w:t xml:space="preserve"> темы</w:t>
      </w:r>
      <w:r w:rsidRPr="00DE278E">
        <w:rPr>
          <w:bCs/>
          <w:sz w:val="28"/>
          <w:szCs w:val="28"/>
        </w:rPr>
        <w:t xml:space="preserve"> дисциплины</w:t>
      </w:r>
      <w:r>
        <w:rPr>
          <w:bCs/>
          <w:sz w:val="28"/>
          <w:szCs w:val="28"/>
        </w:rPr>
        <w:t xml:space="preserve"> «Организация бизнеса»</w:t>
      </w:r>
      <w:r w:rsidRPr="00DE278E">
        <w:rPr>
          <w:bCs/>
          <w:sz w:val="28"/>
          <w:szCs w:val="28"/>
        </w:rPr>
        <w:t xml:space="preserve"> и </w:t>
      </w:r>
      <w:r>
        <w:rPr>
          <w:bCs/>
          <w:sz w:val="28"/>
          <w:szCs w:val="28"/>
        </w:rPr>
        <w:t>методические указания</w:t>
      </w:r>
      <w:r w:rsidRPr="00DE278E">
        <w:rPr>
          <w:bCs/>
          <w:sz w:val="28"/>
          <w:szCs w:val="28"/>
        </w:rPr>
        <w:t xml:space="preserve"> по изучению </w:t>
      </w:r>
      <w:r>
        <w:rPr>
          <w:bCs/>
          <w:sz w:val="28"/>
          <w:szCs w:val="28"/>
        </w:rPr>
        <w:t>представленных тем</w:t>
      </w:r>
      <w:r w:rsidRPr="00DE278E">
        <w:rPr>
          <w:bCs/>
          <w:sz w:val="28"/>
          <w:szCs w:val="28"/>
        </w:rPr>
        <w:t xml:space="preserve">. Особое внимание уделено </w:t>
      </w:r>
      <w:r>
        <w:rPr>
          <w:bCs/>
          <w:sz w:val="28"/>
          <w:szCs w:val="28"/>
        </w:rPr>
        <w:t>организационно-экономическим основам предпринимательской деятельности, управлению бизнесом и его финансовому обеспечению</w:t>
      </w:r>
      <w:r w:rsidRPr="00DE278E">
        <w:rPr>
          <w:bCs/>
          <w:sz w:val="28"/>
          <w:szCs w:val="28"/>
        </w:rPr>
        <w:t>.</w:t>
      </w:r>
    </w:p>
    <w:p w:rsidR="00CD1B23" w:rsidRPr="00DE278E" w:rsidRDefault="00CD1B23" w:rsidP="00DE278E">
      <w:pPr>
        <w:ind w:firstLine="708"/>
        <w:jc w:val="both"/>
        <w:rPr>
          <w:bCs/>
          <w:sz w:val="28"/>
          <w:szCs w:val="28"/>
        </w:rPr>
      </w:pPr>
      <w:r w:rsidRPr="00DE278E">
        <w:rPr>
          <w:bCs/>
          <w:sz w:val="28"/>
          <w:szCs w:val="28"/>
        </w:rPr>
        <w:t xml:space="preserve">Предназначено для студентов экономических специальностей; оно может быть рекомендовано преподавателям высших учебных заведений при проведении учебных занятий по </w:t>
      </w:r>
      <w:r>
        <w:rPr>
          <w:bCs/>
          <w:sz w:val="28"/>
          <w:szCs w:val="28"/>
        </w:rPr>
        <w:t>организации предпринимательской деятельности</w:t>
      </w:r>
      <w:r w:rsidRPr="00DE278E">
        <w:rPr>
          <w:bCs/>
          <w:sz w:val="28"/>
          <w:szCs w:val="28"/>
        </w:rPr>
        <w:t>.</w:t>
      </w:r>
    </w:p>
    <w:p w:rsidR="00CD1B23" w:rsidRPr="00DE278E" w:rsidRDefault="00CD1B23" w:rsidP="00DE278E">
      <w:pPr>
        <w:jc w:val="both"/>
        <w:rPr>
          <w:sz w:val="28"/>
          <w:szCs w:val="28"/>
        </w:rPr>
      </w:pPr>
    </w:p>
    <w:p w:rsidR="00CD1B23" w:rsidRDefault="00CD1B23" w:rsidP="00DE278E">
      <w:pPr>
        <w:jc w:val="both"/>
        <w:rPr>
          <w:sz w:val="28"/>
          <w:szCs w:val="28"/>
          <w:lang w:val="kk-KZ"/>
        </w:rPr>
      </w:pPr>
      <w:r w:rsidRPr="00DE278E">
        <w:rPr>
          <w:sz w:val="28"/>
          <w:szCs w:val="28"/>
          <w:lang w:val="kk-KZ"/>
        </w:rPr>
        <w:t xml:space="preserve">                                                                                                                  </w:t>
      </w:r>
      <w:r w:rsidRPr="00DE278E">
        <w:rPr>
          <w:sz w:val="28"/>
          <w:szCs w:val="28"/>
        </w:rPr>
        <w:t xml:space="preserve"> </w:t>
      </w:r>
      <w:r w:rsidRPr="00DE278E">
        <w:rPr>
          <w:sz w:val="28"/>
          <w:szCs w:val="28"/>
          <w:lang w:val="kk-KZ"/>
        </w:rPr>
        <w:t xml:space="preserve"> </w:t>
      </w:r>
    </w:p>
    <w:p w:rsidR="00CD1B23" w:rsidRDefault="00CD1B23" w:rsidP="00DE278E">
      <w:pPr>
        <w:jc w:val="both"/>
        <w:rPr>
          <w:sz w:val="28"/>
          <w:szCs w:val="28"/>
          <w:lang w:val="kk-KZ"/>
        </w:rPr>
      </w:pPr>
    </w:p>
    <w:p w:rsidR="00CD1B23" w:rsidRDefault="00CD1B23" w:rsidP="00DE278E">
      <w:pPr>
        <w:jc w:val="both"/>
        <w:rPr>
          <w:sz w:val="28"/>
          <w:szCs w:val="28"/>
          <w:lang w:val="kk-KZ"/>
        </w:rPr>
      </w:pPr>
    </w:p>
    <w:p w:rsidR="00CD1B23" w:rsidRDefault="00CD1B23" w:rsidP="00483098">
      <w:pPr>
        <w:jc w:val="right"/>
        <w:rPr>
          <w:sz w:val="28"/>
          <w:szCs w:val="28"/>
        </w:rPr>
      </w:pPr>
      <w:r>
        <w:rPr>
          <w:sz w:val="28"/>
          <w:szCs w:val="28"/>
        </w:rPr>
        <w:t>ББК 65.23 я73</w:t>
      </w:r>
    </w:p>
    <w:p w:rsidR="00CD1B23" w:rsidRPr="00DE278E" w:rsidRDefault="00CD1B23" w:rsidP="00483098">
      <w:pPr>
        <w:jc w:val="right"/>
        <w:rPr>
          <w:color w:val="000000"/>
          <w:sz w:val="28"/>
          <w:szCs w:val="28"/>
        </w:rPr>
      </w:pPr>
    </w:p>
    <w:p w:rsidR="00CD1B23" w:rsidRPr="00DE278E" w:rsidRDefault="00CD1B23" w:rsidP="00DE278E">
      <w:pPr>
        <w:jc w:val="both"/>
        <w:rPr>
          <w:sz w:val="28"/>
          <w:szCs w:val="28"/>
        </w:rPr>
      </w:pPr>
      <w:r w:rsidRPr="00DE278E">
        <w:rPr>
          <w:color w:val="000000"/>
          <w:sz w:val="28"/>
          <w:szCs w:val="28"/>
        </w:rPr>
        <w:t xml:space="preserve">Утверждено и рекомендовано к изданию Методическим советом </w:t>
      </w:r>
      <w:r>
        <w:rPr>
          <w:color w:val="000000"/>
          <w:sz w:val="28"/>
          <w:szCs w:val="28"/>
        </w:rPr>
        <w:t xml:space="preserve">экономического факультета </w:t>
      </w:r>
      <w:r w:rsidRPr="00DE278E">
        <w:rPr>
          <w:color w:val="000000"/>
          <w:sz w:val="28"/>
          <w:szCs w:val="28"/>
        </w:rPr>
        <w:t>Костанайского государственного университета им</w:t>
      </w:r>
      <w:r>
        <w:rPr>
          <w:color w:val="000000"/>
          <w:sz w:val="28"/>
          <w:szCs w:val="28"/>
        </w:rPr>
        <w:t>ени</w:t>
      </w:r>
      <w:r w:rsidRPr="00DE278E">
        <w:rPr>
          <w:color w:val="000000"/>
          <w:sz w:val="28"/>
          <w:szCs w:val="28"/>
        </w:rPr>
        <w:t xml:space="preserve"> А. Байтурсынова,  </w:t>
      </w:r>
      <w:r>
        <w:rPr>
          <w:color w:val="000000"/>
          <w:sz w:val="28"/>
          <w:szCs w:val="28"/>
        </w:rPr>
        <w:t>19.12.</w:t>
      </w:r>
      <w:r w:rsidRPr="00DE278E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 xml:space="preserve">4 </w:t>
      </w:r>
      <w:r w:rsidRPr="00DE278E">
        <w:rPr>
          <w:color w:val="000000"/>
          <w:sz w:val="28"/>
          <w:szCs w:val="28"/>
        </w:rPr>
        <w:t>г</w:t>
      </w:r>
      <w:r>
        <w:rPr>
          <w:color w:val="000000"/>
          <w:sz w:val="28"/>
          <w:szCs w:val="28"/>
        </w:rPr>
        <w:t>.</w:t>
      </w:r>
      <w:r w:rsidRPr="00DE278E">
        <w:rPr>
          <w:color w:val="000000"/>
          <w:sz w:val="28"/>
          <w:szCs w:val="28"/>
        </w:rPr>
        <w:t xml:space="preserve">, протокол № </w:t>
      </w:r>
      <w:r>
        <w:rPr>
          <w:color w:val="000000"/>
          <w:sz w:val="28"/>
          <w:szCs w:val="28"/>
        </w:rPr>
        <w:t>10</w:t>
      </w:r>
      <w:r w:rsidRPr="00DE278E">
        <w:rPr>
          <w:color w:val="000000"/>
          <w:sz w:val="28"/>
          <w:szCs w:val="28"/>
        </w:rPr>
        <w:t>.</w:t>
      </w:r>
      <w:r w:rsidRPr="00DE278E">
        <w:rPr>
          <w:sz w:val="28"/>
          <w:szCs w:val="28"/>
        </w:rPr>
        <w:tab/>
      </w:r>
      <w:r w:rsidRPr="00DE278E">
        <w:rPr>
          <w:sz w:val="28"/>
          <w:szCs w:val="28"/>
        </w:rPr>
        <w:tab/>
        <w:t xml:space="preserve">      </w:t>
      </w:r>
    </w:p>
    <w:p w:rsidR="00CD1B23" w:rsidRPr="00DE278E" w:rsidRDefault="00CD1B23" w:rsidP="00DE278E">
      <w:pPr>
        <w:jc w:val="both"/>
        <w:rPr>
          <w:color w:val="FF0000"/>
          <w:sz w:val="28"/>
          <w:szCs w:val="28"/>
        </w:rPr>
      </w:pPr>
    </w:p>
    <w:p w:rsidR="00CD1B23" w:rsidRDefault="00CD1B23" w:rsidP="00DE278E">
      <w:pPr>
        <w:jc w:val="right"/>
        <w:rPr>
          <w:color w:val="000000"/>
        </w:rPr>
      </w:pPr>
      <w:r w:rsidRPr="00DE278E">
        <w:rPr>
          <w:color w:val="000000"/>
          <w:sz w:val="28"/>
          <w:szCs w:val="28"/>
        </w:rPr>
        <w:t xml:space="preserve">              </w:t>
      </w:r>
      <w:r w:rsidRPr="00DE278E">
        <w:rPr>
          <w:color w:val="000000"/>
        </w:rPr>
        <w:t xml:space="preserve">                                                        </w:t>
      </w:r>
    </w:p>
    <w:p w:rsidR="00CD1B23" w:rsidRDefault="00CD1B23" w:rsidP="00DE278E">
      <w:pPr>
        <w:jc w:val="right"/>
        <w:rPr>
          <w:color w:val="000000"/>
        </w:rPr>
      </w:pPr>
    </w:p>
    <w:p w:rsidR="00CD1B23" w:rsidRDefault="00CD1B23" w:rsidP="00DE278E">
      <w:pPr>
        <w:jc w:val="right"/>
        <w:rPr>
          <w:color w:val="000000"/>
        </w:rPr>
      </w:pPr>
    </w:p>
    <w:p w:rsidR="00CD1B23" w:rsidRDefault="00CD1B23" w:rsidP="00DE278E">
      <w:pPr>
        <w:jc w:val="right"/>
        <w:rPr>
          <w:color w:val="000000"/>
        </w:rPr>
      </w:pPr>
    </w:p>
    <w:p w:rsidR="00CD1B23" w:rsidRDefault="00CD1B23" w:rsidP="00DE278E">
      <w:pPr>
        <w:jc w:val="right"/>
        <w:rPr>
          <w:color w:val="000000"/>
        </w:rPr>
      </w:pPr>
    </w:p>
    <w:p w:rsidR="00CD1B23" w:rsidRDefault="00CD1B23" w:rsidP="00DE278E">
      <w:pPr>
        <w:jc w:val="right"/>
        <w:rPr>
          <w:color w:val="000000"/>
        </w:rPr>
      </w:pPr>
    </w:p>
    <w:p w:rsidR="00CD1B23" w:rsidRDefault="00CD1B23" w:rsidP="00DE278E">
      <w:pPr>
        <w:jc w:val="right"/>
        <w:rPr>
          <w:color w:val="000000"/>
        </w:rPr>
      </w:pPr>
    </w:p>
    <w:p w:rsidR="00CD1B23" w:rsidRDefault="00CD1B23" w:rsidP="00DE278E">
      <w:pPr>
        <w:jc w:val="right"/>
        <w:rPr>
          <w:color w:val="000000"/>
        </w:rPr>
      </w:pPr>
    </w:p>
    <w:p w:rsidR="00CD1B23" w:rsidRDefault="00CD1B23" w:rsidP="00DE278E">
      <w:pPr>
        <w:jc w:val="right"/>
        <w:rPr>
          <w:color w:val="000000"/>
        </w:rPr>
      </w:pPr>
    </w:p>
    <w:p w:rsidR="00CD1B23" w:rsidRPr="00DE278E" w:rsidRDefault="00CD1B23" w:rsidP="00DE278E">
      <w:pPr>
        <w:jc w:val="right"/>
      </w:pPr>
      <w:r w:rsidRPr="00DE278E">
        <w:t xml:space="preserve">© </w:t>
      </w:r>
      <w:r>
        <w:t>Мишулина</w:t>
      </w:r>
      <w:r w:rsidRPr="00DE278E">
        <w:t xml:space="preserve"> </w:t>
      </w:r>
      <w:r>
        <w:t>О</w:t>
      </w:r>
      <w:r w:rsidRPr="00DE278E">
        <w:t>.</w:t>
      </w:r>
      <w:r>
        <w:t>В</w:t>
      </w:r>
      <w:r w:rsidRPr="00DE278E">
        <w:t>., 201</w:t>
      </w:r>
      <w:r>
        <w:t>4</w:t>
      </w:r>
    </w:p>
    <w:p w:rsidR="00CD1B23" w:rsidRDefault="00CD1B23" w:rsidP="00DE278E">
      <w:pPr>
        <w:jc w:val="both"/>
        <w:rPr>
          <w:sz w:val="28"/>
          <w:szCs w:val="28"/>
        </w:rPr>
      </w:pPr>
      <w:r>
        <w:rPr>
          <w:noProof/>
        </w:rPr>
        <w:pict>
          <v:rect id="_x0000_s1028" style="position:absolute;left:0;text-align:left;margin-left:219.85pt;margin-top:16.35pt;width:33.85pt;height:24.55pt;z-index:251657216" stroked="f"/>
        </w:pict>
      </w:r>
    </w:p>
    <w:p w:rsidR="00CD1B23" w:rsidRPr="00E54E36" w:rsidRDefault="00CD1B23" w:rsidP="00F420B4">
      <w:pPr>
        <w:pStyle w:val="Heading3"/>
        <w:spacing w:after="0"/>
        <w:rPr>
          <w:b/>
          <w:bCs/>
        </w:rPr>
      </w:pPr>
      <w:r w:rsidRPr="00E54E36">
        <w:rPr>
          <w:b/>
          <w:bCs/>
        </w:rPr>
        <w:t>Содержание</w:t>
      </w:r>
    </w:p>
    <w:p w:rsidR="00CD1B23" w:rsidRDefault="00CD1B23" w:rsidP="00F420B4">
      <w:pPr>
        <w:jc w:val="center"/>
        <w:rPr>
          <w:sz w:val="28"/>
          <w:szCs w:val="28"/>
        </w:rPr>
      </w:pPr>
    </w:p>
    <w:tbl>
      <w:tblPr>
        <w:tblW w:w="9909" w:type="dxa"/>
        <w:tblLayout w:type="fixed"/>
        <w:tblLook w:val="01E0"/>
      </w:tblPr>
      <w:tblGrid>
        <w:gridCol w:w="1095"/>
        <w:gridCol w:w="6"/>
        <w:gridCol w:w="8247"/>
        <w:gridCol w:w="561"/>
      </w:tblGrid>
      <w:tr w:rsidR="00CD1B23" w:rsidRPr="00F420B4" w:rsidTr="00C240CC">
        <w:tc>
          <w:tcPr>
            <w:tcW w:w="9348" w:type="dxa"/>
            <w:gridSpan w:val="3"/>
          </w:tcPr>
          <w:p w:rsidR="00CD1B23" w:rsidRPr="00F420B4" w:rsidRDefault="00CD1B23" w:rsidP="00F420B4">
            <w:pPr>
              <w:rPr>
                <w:sz w:val="28"/>
              </w:rPr>
            </w:pPr>
            <w:r w:rsidRPr="00F420B4">
              <w:rPr>
                <w:sz w:val="28"/>
              </w:rPr>
              <w:t>Введение………………………………………………………………..…............</w:t>
            </w:r>
          </w:p>
        </w:tc>
        <w:tc>
          <w:tcPr>
            <w:tcW w:w="561" w:type="dxa"/>
          </w:tcPr>
          <w:p w:rsidR="00CD1B23" w:rsidRPr="00F420B4" w:rsidRDefault="00CD1B23" w:rsidP="00F420B4">
            <w:r w:rsidRPr="00F420B4">
              <w:t>4</w:t>
            </w:r>
          </w:p>
        </w:tc>
      </w:tr>
      <w:tr w:rsidR="00CD1B23" w:rsidRPr="00F420B4" w:rsidTr="00C240CC">
        <w:tc>
          <w:tcPr>
            <w:tcW w:w="9348" w:type="dxa"/>
            <w:gridSpan w:val="3"/>
          </w:tcPr>
          <w:p w:rsidR="00CD1B23" w:rsidRPr="00F420B4" w:rsidRDefault="00CD1B23" w:rsidP="00202546">
            <w:pPr>
              <w:rPr>
                <w:sz w:val="28"/>
                <w:szCs w:val="28"/>
              </w:rPr>
            </w:pPr>
            <w:r w:rsidRPr="00F420B4">
              <w:rPr>
                <w:sz w:val="28"/>
                <w:szCs w:val="28"/>
              </w:rPr>
              <w:t xml:space="preserve">1 </w:t>
            </w:r>
            <w:r>
              <w:rPr>
                <w:sz w:val="28"/>
                <w:szCs w:val="28"/>
              </w:rPr>
              <w:t>Организационно-экономические основы предпринимательства…………...</w:t>
            </w:r>
          </w:p>
        </w:tc>
        <w:tc>
          <w:tcPr>
            <w:tcW w:w="561" w:type="dxa"/>
          </w:tcPr>
          <w:p w:rsidR="00CD1B23" w:rsidRPr="00F420B4" w:rsidRDefault="00CD1B23" w:rsidP="00F420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CD1B23" w:rsidRPr="00F420B4" w:rsidTr="00C240CC">
        <w:tc>
          <w:tcPr>
            <w:tcW w:w="1101" w:type="dxa"/>
            <w:gridSpan w:val="2"/>
          </w:tcPr>
          <w:p w:rsidR="00CD1B23" w:rsidRPr="00F420B4" w:rsidRDefault="00CD1B23" w:rsidP="00F420B4">
            <w:pPr>
              <w:ind w:firstLine="142"/>
              <w:rPr>
                <w:sz w:val="28"/>
                <w:szCs w:val="28"/>
              </w:rPr>
            </w:pPr>
            <w:r w:rsidRPr="00F420B4">
              <w:rPr>
                <w:sz w:val="28"/>
                <w:szCs w:val="28"/>
              </w:rPr>
              <w:t>1.1</w:t>
            </w:r>
          </w:p>
        </w:tc>
        <w:tc>
          <w:tcPr>
            <w:tcW w:w="8247" w:type="dxa"/>
          </w:tcPr>
          <w:p w:rsidR="00CD1B23" w:rsidRPr="00F420B4" w:rsidRDefault="00CD1B23" w:rsidP="00C96628">
            <w:pPr>
              <w:tabs>
                <w:tab w:val="left" w:pos="187"/>
                <w:tab w:val="left" w:pos="3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и классификация видов бизнеса</w:t>
            </w:r>
            <w:r w:rsidRPr="00F420B4">
              <w:rPr>
                <w:sz w:val="28"/>
                <w:szCs w:val="28"/>
              </w:rPr>
              <w:t>………………………</w:t>
            </w:r>
            <w:r>
              <w:rPr>
                <w:sz w:val="28"/>
                <w:szCs w:val="28"/>
              </w:rPr>
              <w:t>……</w:t>
            </w:r>
          </w:p>
        </w:tc>
        <w:tc>
          <w:tcPr>
            <w:tcW w:w="561" w:type="dxa"/>
          </w:tcPr>
          <w:p w:rsidR="00CD1B23" w:rsidRPr="00F420B4" w:rsidRDefault="00CD1B23" w:rsidP="00F420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CD1B23" w:rsidRPr="00F420B4" w:rsidTr="00C240CC">
        <w:trPr>
          <w:trHeight w:val="354"/>
        </w:trPr>
        <w:tc>
          <w:tcPr>
            <w:tcW w:w="1101" w:type="dxa"/>
            <w:gridSpan w:val="2"/>
          </w:tcPr>
          <w:p w:rsidR="00CD1B23" w:rsidRPr="00F420B4" w:rsidRDefault="00CD1B23" w:rsidP="00F420B4">
            <w:pPr>
              <w:ind w:firstLine="142"/>
              <w:rPr>
                <w:sz w:val="28"/>
                <w:szCs w:val="28"/>
              </w:rPr>
            </w:pPr>
            <w:r w:rsidRPr="00F420B4">
              <w:rPr>
                <w:sz w:val="28"/>
                <w:szCs w:val="28"/>
              </w:rPr>
              <w:t>1.2</w:t>
            </w:r>
          </w:p>
        </w:tc>
        <w:tc>
          <w:tcPr>
            <w:tcW w:w="8247" w:type="dxa"/>
          </w:tcPr>
          <w:p w:rsidR="00CD1B23" w:rsidRPr="00F420B4" w:rsidRDefault="00CD1B23" w:rsidP="00F420B4">
            <w:pPr>
              <w:tabs>
                <w:tab w:val="left" w:pos="187"/>
                <w:tab w:val="left" w:pos="3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среднего и малого бизнеса</w:t>
            </w:r>
            <w:r w:rsidRPr="00F420B4">
              <w:rPr>
                <w:sz w:val="28"/>
                <w:szCs w:val="28"/>
              </w:rPr>
              <w:t>……………………</w:t>
            </w:r>
            <w:r>
              <w:rPr>
                <w:sz w:val="28"/>
                <w:szCs w:val="28"/>
              </w:rPr>
              <w:t>..............</w:t>
            </w:r>
          </w:p>
        </w:tc>
        <w:tc>
          <w:tcPr>
            <w:tcW w:w="561" w:type="dxa"/>
          </w:tcPr>
          <w:p w:rsidR="00CD1B23" w:rsidRPr="00F420B4" w:rsidRDefault="00CD1B23" w:rsidP="00F420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CD1B23" w:rsidRPr="00F420B4" w:rsidTr="00C240CC">
        <w:tc>
          <w:tcPr>
            <w:tcW w:w="1101" w:type="dxa"/>
            <w:gridSpan w:val="2"/>
          </w:tcPr>
          <w:p w:rsidR="00CD1B23" w:rsidRPr="00F420B4" w:rsidRDefault="00CD1B23" w:rsidP="00F83389">
            <w:pPr>
              <w:ind w:firstLine="142"/>
              <w:rPr>
                <w:sz w:val="28"/>
                <w:szCs w:val="28"/>
              </w:rPr>
            </w:pPr>
            <w:r w:rsidRPr="00F420B4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8247" w:type="dxa"/>
          </w:tcPr>
          <w:p w:rsidR="00CD1B23" w:rsidRPr="00F420B4" w:rsidRDefault="00CD1B23" w:rsidP="00F420B4">
            <w:pPr>
              <w:tabs>
                <w:tab w:val="left" w:pos="187"/>
                <w:tab w:val="left" w:pos="3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венчурного бизнеса</w:t>
            </w:r>
            <w:r w:rsidRPr="00F420B4">
              <w:rPr>
                <w:sz w:val="28"/>
                <w:szCs w:val="28"/>
              </w:rPr>
              <w:t>……………………………</w:t>
            </w:r>
            <w:r>
              <w:rPr>
                <w:sz w:val="28"/>
                <w:szCs w:val="28"/>
              </w:rPr>
              <w:t>……….</w:t>
            </w:r>
          </w:p>
        </w:tc>
        <w:tc>
          <w:tcPr>
            <w:tcW w:w="561" w:type="dxa"/>
          </w:tcPr>
          <w:p w:rsidR="00CD1B23" w:rsidRPr="00F420B4" w:rsidRDefault="00CD1B23" w:rsidP="00F420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CD1B23" w:rsidRPr="00F420B4" w:rsidTr="00C240CC">
        <w:tc>
          <w:tcPr>
            <w:tcW w:w="1101" w:type="dxa"/>
            <w:gridSpan w:val="2"/>
          </w:tcPr>
          <w:p w:rsidR="00CD1B23" w:rsidRPr="00F420B4" w:rsidRDefault="00CD1B23" w:rsidP="00C96628">
            <w:pPr>
              <w:ind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</w:t>
            </w:r>
          </w:p>
        </w:tc>
        <w:tc>
          <w:tcPr>
            <w:tcW w:w="8247" w:type="dxa"/>
          </w:tcPr>
          <w:p w:rsidR="00CD1B23" w:rsidRDefault="00CD1B23" w:rsidP="00F420B4">
            <w:pPr>
              <w:tabs>
                <w:tab w:val="left" w:pos="187"/>
                <w:tab w:val="left" w:pos="3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Формы ведения бизнеса……………………………………………….</w:t>
            </w:r>
          </w:p>
        </w:tc>
        <w:tc>
          <w:tcPr>
            <w:tcW w:w="561" w:type="dxa"/>
          </w:tcPr>
          <w:p w:rsidR="00CD1B23" w:rsidRDefault="00CD1B23" w:rsidP="00F420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CD1B23" w:rsidRPr="00F420B4" w:rsidTr="00C240CC">
        <w:tc>
          <w:tcPr>
            <w:tcW w:w="1101" w:type="dxa"/>
            <w:gridSpan w:val="2"/>
          </w:tcPr>
          <w:p w:rsidR="00CD1B23" w:rsidRDefault="00CD1B23" w:rsidP="00F83389">
            <w:pPr>
              <w:ind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1.5 </w:t>
            </w:r>
          </w:p>
        </w:tc>
        <w:tc>
          <w:tcPr>
            <w:tcW w:w="8247" w:type="dxa"/>
          </w:tcPr>
          <w:p w:rsidR="00CD1B23" w:rsidRDefault="00CD1B23" w:rsidP="00F420B4">
            <w:pPr>
              <w:tabs>
                <w:tab w:val="left" w:pos="187"/>
                <w:tab w:val="left" w:pos="3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регистрации субъектов бизнеса…………………………….</w:t>
            </w:r>
          </w:p>
        </w:tc>
        <w:tc>
          <w:tcPr>
            <w:tcW w:w="561" w:type="dxa"/>
          </w:tcPr>
          <w:p w:rsidR="00CD1B23" w:rsidRDefault="00CD1B23" w:rsidP="00F420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CD1B23" w:rsidRPr="00F420B4" w:rsidTr="00C240CC">
        <w:tc>
          <w:tcPr>
            <w:tcW w:w="1101" w:type="dxa"/>
            <w:gridSpan w:val="2"/>
          </w:tcPr>
          <w:p w:rsidR="00CD1B23" w:rsidRDefault="00CD1B23" w:rsidP="00F83389">
            <w:pPr>
              <w:ind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1.6</w:t>
            </w:r>
          </w:p>
        </w:tc>
        <w:tc>
          <w:tcPr>
            <w:tcW w:w="8247" w:type="dxa"/>
          </w:tcPr>
          <w:p w:rsidR="00CD1B23" w:rsidRDefault="00CD1B23" w:rsidP="00F420B4">
            <w:pPr>
              <w:tabs>
                <w:tab w:val="left" w:pos="187"/>
                <w:tab w:val="left" w:pos="3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Банкротство и ликвидация предприятия……………………………..</w:t>
            </w:r>
          </w:p>
        </w:tc>
        <w:tc>
          <w:tcPr>
            <w:tcW w:w="561" w:type="dxa"/>
          </w:tcPr>
          <w:p w:rsidR="00CD1B23" w:rsidRDefault="00CD1B23" w:rsidP="00F420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CD1B23" w:rsidRPr="00F420B4" w:rsidTr="00C240CC">
        <w:tc>
          <w:tcPr>
            <w:tcW w:w="9348" w:type="dxa"/>
            <w:gridSpan w:val="3"/>
          </w:tcPr>
          <w:p w:rsidR="00CD1B23" w:rsidRPr="00F420B4" w:rsidRDefault="00CD1B23" w:rsidP="00202546">
            <w:pPr>
              <w:rPr>
                <w:sz w:val="28"/>
                <w:szCs w:val="28"/>
              </w:rPr>
            </w:pPr>
            <w:r w:rsidRPr="00F420B4">
              <w:rPr>
                <w:sz w:val="28"/>
                <w:szCs w:val="28"/>
              </w:rPr>
              <w:t xml:space="preserve">2 </w:t>
            </w:r>
            <w:r>
              <w:rPr>
                <w:sz w:val="28"/>
                <w:szCs w:val="28"/>
              </w:rPr>
              <w:t>Управление бизнесом…………………………………………………………..</w:t>
            </w:r>
          </w:p>
        </w:tc>
        <w:tc>
          <w:tcPr>
            <w:tcW w:w="561" w:type="dxa"/>
          </w:tcPr>
          <w:p w:rsidR="00CD1B23" w:rsidRPr="00F420B4" w:rsidRDefault="00CD1B23" w:rsidP="00F420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CD1B23" w:rsidRPr="00F420B4" w:rsidTr="00C240CC">
        <w:tc>
          <w:tcPr>
            <w:tcW w:w="1101" w:type="dxa"/>
            <w:gridSpan w:val="2"/>
          </w:tcPr>
          <w:p w:rsidR="00CD1B23" w:rsidRPr="00F420B4" w:rsidRDefault="00CD1B23" w:rsidP="00F420B4">
            <w:pPr>
              <w:ind w:firstLine="142"/>
              <w:rPr>
                <w:sz w:val="28"/>
                <w:szCs w:val="28"/>
              </w:rPr>
            </w:pPr>
            <w:r w:rsidRPr="00F420B4">
              <w:rPr>
                <w:sz w:val="28"/>
                <w:szCs w:val="28"/>
              </w:rPr>
              <w:t>2.1</w:t>
            </w:r>
          </w:p>
        </w:tc>
        <w:tc>
          <w:tcPr>
            <w:tcW w:w="8247" w:type="dxa"/>
          </w:tcPr>
          <w:p w:rsidR="00CD1B23" w:rsidRPr="00F420B4" w:rsidRDefault="00CD1B23" w:rsidP="00F420B4">
            <w:pPr>
              <w:tabs>
                <w:tab w:val="left" w:pos="187"/>
                <w:tab w:val="left" w:pos="3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Инфраструктура бизнеса………………………………………………</w:t>
            </w:r>
          </w:p>
        </w:tc>
        <w:tc>
          <w:tcPr>
            <w:tcW w:w="561" w:type="dxa"/>
          </w:tcPr>
          <w:p w:rsidR="00CD1B23" w:rsidRPr="00F420B4" w:rsidRDefault="00CD1B23" w:rsidP="00F420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CD1B23" w:rsidRPr="00F420B4" w:rsidTr="00C240CC">
        <w:tc>
          <w:tcPr>
            <w:tcW w:w="1095" w:type="dxa"/>
          </w:tcPr>
          <w:p w:rsidR="00CD1B23" w:rsidRPr="00F420B4" w:rsidRDefault="00CD1B23" w:rsidP="00F420B4">
            <w:pPr>
              <w:ind w:firstLine="142"/>
              <w:rPr>
                <w:sz w:val="28"/>
                <w:szCs w:val="28"/>
              </w:rPr>
            </w:pPr>
            <w:r w:rsidRPr="00F420B4">
              <w:rPr>
                <w:sz w:val="28"/>
              </w:rPr>
              <w:t xml:space="preserve">2.2          </w:t>
            </w:r>
          </w:p>
        </w:tc>
        <w:tc>
          <w:tcPr>
            <w:tcW w:w="8253" w:type="dxa"/>
            <w:gridSpan w:val="2"/>
          </w:tcPr>
          <w:p w:rsidR="00CD1B23" w:rsidRPr="00F420B4" w:rsidRDefault="00CD1B23" w:rsidP="002025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бизнесом………………………………………………….</w:t>
            </w:r>
          </w:p>
        </w:tc>
        <w:tc>
          <w:tcPr>
            <w:tcW w:w="561" w:type="dxa"/>
          </w:tcPr>
          <w:p w:rsidR="00CD1B23" w:rsidRPr="00F420B4" w:rsidRDefault="00CD1B23" w:rsidP="005E20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CD1B23" w:rsidRPr="00F420B4" w:rsidTr="00C240CC">
        <w:tc>
          <w:tcPr>
            <w:tcW w:w="1101" w:type="dxa"/>
            <w:gridSpan w:val="2"/>
          </w:tcPr>
          <w:p w:rsidR="00CD1B23" w:rsidRPr="00F420B4" w:rsidRDefault="00CD1B23" w:rsidP="00F83389">
            <w:pPr>
              <w:ind w:firstLine="142"/>
              <w:rPr>
                <w:sz w:val="28"/>
                <w:szCs w:val="28"/>
              </w:rPr>
            </w:pPr>
            <w:r w:rsidRPr="00F420B4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8247" w:type="dxa"/>
          </w:tcPr>
          <w:p w:rsidR="00CD1B23" w:rsidRPr="00F420B4" w:rsidRDefault="00CD1B23" w:rsidP="00F420B4">
            <w:pPr>
              <w:tabs>
                <w:tab w:val="left" w:pos="187"/>
                <w:tab w:val="left" w:pos="3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бизнес - планирования……………………………………….</w:t>
            </w:r>
          </w:p>
        </w:tc>
        <w:tc>
          <w:tcPr>
            <w:tcW w:w="561" w:type="dxa"/>
          </w:tcPr>
          <w:p w:rsidR="00CD1B23" w:rsidRPr="00F420B4" w:rsidRDefault="00CD1B23" w:rsidP="005E20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CD1B23" w:rsidRPr="00F420B4" w:rsidTr="00C240CC">
        <w:tc>
          <w:tcPr>
            <w:tcW w:w="1101" w:type="dxa"/>
            <w:gridSpan w:val="2"/>
          </w:tcPr>
          <w:p w:rsidR="00CD1B23" w:rsidRPr="00F420B4" w:rsidRDefault="00CD1B23" w:rsidP="00F83389">
            <w:pPr>
              <w:ind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</w:t>
            </w:r>
          </w:p>
        </w:tc>
        <w:tc>
          <w:tcPr>
            <w:tcW w:w="8247" w:type="dxa"/>
          </w:tcPr>
          <w:p w:rsidR="00CD1B23" w:rsidRDefault="00CD1B23" w:rsidP="00F420B4">
            <w:pPr>
              <w:tabs>
                <w:tab w:val="left" w:pos="187"/>
                <w:tab w:val="left" w:pos="3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и анализ эффективности бизнеса………..</w:t>
            </w:r>
          </w:p>
        </w:tc>
        <w:tc>
          <w:tcPr>
            <w:tcW w:w="561" w:type="dxa"/>
          </w:tcPr>
          <w:p w:rsidR="00CD1B23" w:rsidRDefault="00CD1B23" w:rsidP="00F420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p w:rsidR="00CD1B23" w:rsidRDefault="00CD1B23" w:rsidP="00F420B4">
      <w:pPr>
        <w:jc w:val="center"/>
        <w:rPr>
          <w:sz w:val="28"/>
          <w:szCs w:val="28"/>
        </w:rPr>
      </w:pPr>
    </w:p>
    <w:p w:rsidR="00CD1B23" w:rsidRDefault="00CD1B23" w:rsidP="00F420B4">
      <w:pPr>
        <w:jc w:val="center"/>
        <w:rPr>
          <w:sz w:val="28"/>
          <w:szCs w:val="28"/>
        </w:rPr>
      </w:pPr>
    </w:p>
    <w:p w:rsidR="00CD1B23" w:rsidRDefault="00CD1B23" w:rsidP="00F420B4">
      <w:pPr>
        <w:jc w:val="center"/>
        <w:rPr>
          <w:sz w:val="28"/>
          <w:szCs w:val="28"/>
        </w:rPr>
      </w:pPr>
    </w:p>
    <w:p w:rsidR="00CD1B23" w:rsidRDefault="00CD1B23" w:rsidP="00F420B4">
      <w:pPr>
        <w:jc w:val="center"/>
        <w:rPr>
          <w:sz w:val="28"/>
          <w:szCs w:val="28"/>
        </w:rPr>
      </w:pPr>
    </w:p>
    <w:p w:rsidR="00CD1B23" w:rsidRDefault="00CD1B23" w:rsidP="00F420B4">
      <w:pPr>
        <w:jc w:val="center"/>
        <w:rPr>
          <w:sz w:val="28"/>
          <w:szCs w:val="28"/>
        </w:rPr>
      </w:pPr>
    </w:p>
    <w:p w:rsidR="00CD1B23" w:rsidRDefault="00CD1B23" w:rsidP="00F420B4">
      <w:pPr>
        <w:jc w:val="center"/>
        <w:rPr>
          <w:sz w:val="28"/>
          <w:szCs w:val="28"/>
        </w:rPr>
      </w:pPr>
    </w:p>
    <w:p w:rsidR="00CD1B23" w:rsidRDefault="00CD1B23" w:rsidP="00F420B4">
      <w:pPr>
        <w:jc w:val="center"/>
        <w:rPr>
          <w:sz w:val="28"/>
          <w:szCs w:val="28"/>
        </w:rPr>
      </w:pPr>
    </w:p>
    <w:p w:rsidR="00CD1B23" w:rsidRDefault="00CD1B23" w:rsidP="00F420B4">
      <w:pPr>
        <w:jc w:val="center"/>
        <w:rPr>
          <w:sz w:val="28"/>
          <w:szCs w:val="28"/>
        </w:rPr>
      </w:pPr>
    </w:p>
    <w:p w:rsidR="00CD1B23" w:rsidRDefault="00CD1B23" w:rsidP="00F420B4">
      <w:pPr>
        <w:jc w:val="center"/>
        <w:rPr>
          <w:sz w:val="28"/>
          <w:szCs w:val="28"/>
        </w:rPr>
      </w:pPr>
    </w:p>
    <w:p w:rsidR="00CD1B23" w:rsidRDefault="00CD1B23" w:rsidP="00F420B4">
      <w:pPr>
        <w:jc w:val="center"/>
        <w:rPr>
          <w:sz w:val="28"/>
          <w:szCs w:val="28"/>
        </w:rPr>
      </w:pPr>
    </w:p>
    <w:p w:rsidR="00CD1B23" w:rsidRDefault="00CD1B23" w:rsidP="00F420B4">
      <w:pPr>
        <w:jc w:val="center"/>
        <w:rPr>
          <w:sz w:val="28"/>
          <w:szCs w:val="28"/>
        </w:rPr>
      </w:pPr>
    </w:p>
    <w:p w:rsidR="00CD1B23" w:rsidRDefault="00CD1B23" w:rsidP="00F420B4">
      <w:pPr>
        <w:jc w:val="center"/>
        <w:rPr>
          <w:sz w:val="28"/>
          <w:szCs w:val="28"/>
        </w:rPr>
      </w:pPr>
    </w:p>
    <w:p w:rsidR="00CD1B23" w:rsidRDefault="00CD1B23" w:rsidP="00F420B4">
      <w:pPr>
        <w:jc w:val="center"/>
        <w:rPr>
          <w:sz w:val="28"/>
          <w:szCs w:val="28"/>
        </w:rPr>
      </w:pPr>
    </w:p>
    <w:p w:rsidR="00CD1B23" w:rsidRDefault="00CD1B23" w:rsidP="00F420B4">
      <w:pPr>
        <w:jc w:val="center"/>
        <w:rPr>
          <w:sz w:val="28"/>
          <w:szCs w:val="28"/>
        </w:rPr>
      </w:pPr>
    </w:p>
    <w:p w:rsidR="00CD1B23" w:rsidRDefault="00CD1B23" w:rsidP="00F420B4">
      <w:pPr>
        <w:jc w:val="center"/>
        <w:rPr>
          <w:sz w:val="28"/>
          <w:szCs w:val="28"/>
        </w:rPr>
      </w:pPr>
    </w:p>
    <w:p w:rsidR="00CD1B23" w:rsidRDefault="00CD1B23" w:rsidP="00F420B4">
      <w:pPr>
        <w:jc w:val="center"/>
        <w:rPr>
          <w:sz w:val="28"/>
          <w:szCs w:val="28"/>
        </w:rPr>
      </w:pPr>
    </w:p>
    <w:p w:rsidR="00CD1B23" w:rsidRDefault="00CD1B23" w:rsidP="00F420B4">
      <w:pPr>
        <w:jc w:val="center"/>
        <w:rPr>
          <w:sz w:val="28"/>
          <w:szCs w:val="28"/>
        </w:rPr>
      </w:pPr>
    </w:p>
    <w:p w:rsidR="00CD1B23" w:rsidRDefault="00CD1B23" w:rsidP="00F420B4">
      <w:pPr>
        <w:jc w:val="center"/>
        <w:rPr>
          <w:sz w:val="28"/>
          <w:szCs w:val="28"/>
        </w:rPr>
      </w:pPr>
    </w:p>
    <w:p w:rsidR="00CD1B23" w:rsidRDefault="00CD1B23" w:rsidP="00F420B4">
      <w:pPr>
        <w:jc w:val="center"/>
        <w:rPr>
          <w:sz w:val="28"/>
          <w:szCs w:val="28"/>
        </w:rPr>
      </w:pPr>
    </w:p>
    <w:p w:rsidR="00CD1B23" w:rsidRDefault="00CD1B23" w:rsidP="00F420B4">
      <w:pPr>
        <w:jc w:val="center"/>
        <w:rPr>
          <w:sz w:val="28"/>
          <w:szCs w:val="28"/>
        </w:rPr>
      </w:pPr>
    </w:p>
    <w:p w:rsidR="00CD1B23" w:rsidRDefault="00CD1B23" w:rsidP="00F420B4">
      <w:pPr>
        <w:jc w:val="center"/>
        <w:rPr>
          <w:sz w:val="28"/>
          <w:szCs w:val="28"/>
        </w:rPr>
      </w:pPr>
    </w:p>
    <w:p w:rsidR="00CD1B23" w:rsidRDefault="00CD1B23" w:rsidP="00F420B4">
      <w:pPr>
        <w:jc w:val="center"/>
        <w:rPr>
          <w:sz w:val="28"/>
          <w:szCs w:val="28"/>
        </w:rPr>
      </w:pPr>
    </w:p>
    <w:p w:rsidR="00CD1B23" w:rsidRDefault="00CD1B23" w:rsidP="00F420B4">
      <w:pPr>
        <w:jc w:val="center"/>
        <w:rPr>
          <w:sz w:val="28"/>
          <w:szCs w:val="28"/>
        </w:rPr>
      </w:pPr>
    </w:p>
    <w:p w:rsidR="00CD1B23" w:rsidRDefault="00CD1B23" w:rsidP="00F420B4">
      <w:pPr>
        <w:jc w:val="center"/>
        <w:rPr>
          <w:sz w:val="28"/>
          <w:szCs w:val="28"/>
        </w:rPr>
      </w:pPr>
    </w:p>
    <w:p w:rsidR="00CD1B23" w:rsidRDefault="00CD1B23" w:rsidP="00F420B4">
      <w:pPr>
        <w:jc w:val="center"/>
        <w:rPr>
          <w:sz w:val="28"/>
          <w:szCs w:val="28"/>
        </w:rPr>
      </w:pPr>
    </w:p>
    <w:p w:rsidR="00CD1B23" w:rsidRDefault="00CD1B23" w:rsidP="00F420B4">
      <w:pPr>
        <w:jc w:val="center"/>
        <w:rPr>
          <w:sz w:val="28"/>
          <w:szCs w:val="28"/>
        </w:rPr>
      </w:pPr>
    </w:p>
    <w:p w:rsidR="00CD1B23" w:rsidRDefault="00CD1B23" w:rsidP="00F420B4">
      <w:pPr>
        <w:jc w:val="center"/>
        <w:rPr>
          <w:sz w:val="28"/>
          <w:szCs w:val="28"/>
        </w:rPr>
      </w:pPr>
    </w:p>
    <w:p w:rsidR="00CD1B23" w:rsidRDefault="00CD1B23" w:rsidP="00F420B4">
      <w:pPr>
        <w:jc w:val="center"/>
        <w:rPr>
          <w:sz w:val="28"/>
          <w:szCs w:val="28"/>
        </w:rPr>
      </w:pPr>
    </w:p>
    <w:p w:rsidR="00CD1B23" w:rsidRDefault="00CD1B23" w:rsidP="00F420B4">
      <w:pPr>
        <w:jc w:val="center"/>
        <w:rPr>
          <w:sz w:val="28"/>
          <w:szCs w:val="28"/>
        </w:rPr>
      </w:pPr>
      <w:r>
        <w:rPr>
          <w:noProof/>
        </w:rPr>
        <w:pict>
          <v:rect id="_x0000_s1029" style="position:absolute;left:0;text-align:left;margin-left:228.05pt;margin-top:19.35pt;width:21.8pt;height:16.9pt;z-index:251658240" stroked="f"/>
        </w:pict>
      </w:r>
    </w:p>
    <w:p w:rsidR="00CD1B23" w:rsidRDefault="00CD1B23" w:rsidP="00F420B4">
      <w:pPr>
        <w:jc w:val="center"/>
        <w:rPr>
          <w:b/>
          <w:sz w:val="28"/>
          <w:szCs w:val="28"/>
        </w:rPr>
      </w:pPr>
      <w:r w:rsidRPr="00E54E36">
        <w:rPr>
          <w:b/>
          <w:sz w:val="28"/>
          <w:szCs w:val="28"/>
        </w:rPr>
        <w:t>Введение</w:t>
      </w:r>
    </w:p>
    <w:p w:rsidR="00CD1B23" w:rsidRDefault="00CD1B23" w:rsidP="00F420B4">
      <w:pPr>
        <w:jc w:val="center"/>
        <w:rPr>
          <w:b/>
          <w:sz w:val="28"/>
          <w:szCs w:val="28"/>
        </w:rPr>
      </w:pPr>
    </w:p>
    <w:p w:rsidR="00CD1B23" w:rsidRDefault="00CD1B23" w:rsidP="00DD36F9">
      <w:pPr>
        <w:ind w:right="-1" w:firstLine="709"/>
        <w:jc w:val="both"/>
        <w:rPr>
          <w:sz w:val="28"/>
          <w:szCs w:val="28"/>
        </w:rPr>
      </w:pPr>
      <w:r w:rsidRPr="00471F67">
        <w:rPr>
          <w:sz w:val="28"/>
          <w:szCs w:val="28"/>
        </w:rPr>
        <w:t>Дисциплина «</w:t>
      </w:r>
      <w:r>
        <w:rPr>
          <w:sz w:val="28"/>
          <w:szCs w:val="28"/>
        </w:rPr>
        <w:t>Организация бизнеса</w:t>
      </w:r>
      <w:r w:rsidRPr="00471F67">
        <w:rPr>
          <w:sz w:val="28"/>
          <w:szCs w:val="28"/>
        </w:rPr>
        <w:t xml:space="preserve">» является </w:t>
      </w:r>
      <w:r>
        <w:rPr>
          <w:sz w:val="28"/>
          <w:szCs w:val="28"/>
        </w:rPr>
        <w:t xml:space="preserve">обязательным </w:t>
      </w:r>
      <w:r w:rsidRPr="00C20D56">
        <w:rPr>
          <w:sz w:val="28"/>
          <w:szCs w:val="28"/>
        </w:rPr>
        <w:t>компонентом</w:t>
      </w:r>
      <w:r>
        <w:rPr>
          <w:sz w:val="28"/>
          <w:szCs w:val="28"/>
        </w:rPr>
        <w:t xml:space="preserve">. </w:t>
      </w:r>
      <w:r>
        <w:rPr>
          <w:sz w:val="28"/>
        </w:rPr>
        <w:t>В настоящих методических указаниях даются советы по самостоятельному изучению основных тем программы курса «Организация бизнеса», после каждой темы приводятся</w:t>
      </w:r>
      <w:r w:rsidRPr="001E0C10">
        <w:rPr>
          <w:sz w:val="28"/>
        </w:rPr>
        <w:t xml:space="preserve"> вопросы для </w:t>
      </w:r>
      <w:r>
        <w:rPr>
          <w:sz w:val="28"/>
        </w:rPr>
        <w:t xml:space="preserve">самопроверки. </w:t>
      </w:r>
      <w:r w:rsidRPr="00474CB0">
        <w:rPr>
          <w:sz w:val="28"/>
          <w:szCs w:val="28"/>
        </w:rPr>
        <w:t xml:space="preserve">С целью </w:t>
      </w:r>
      <w:r>
        <w:rPr>
          <w:sz w:val="28"/>
          <w:szCs w:val="28"/>
        </w:rPr>
        <w:t>самостоятельного</w:t>
      </w:r>
      <w:r w:rsidRPr="00474CB0">
        <w:rPr>
          <w:sz w:val="28"/>
          <w:szCs w:val="28"/>
        </w:rPr>
        <w:t xml:space="preserve"> усвоения вопросов дисциплины «</w:t>
      </w:r>
      <w:r>
        <w:rPr>
          <w:sz w:val="28"/>
          <w:szCs w:val="28"/>
        </w:rPr>
        <w:t>Организация бизнеса</w:t>
      </w:r>
      <w:r w:rsidRPr="00474CB0">
        <w:rPr>
          <w:sz w:val="28"/>
          <w:szCs w:val="28"/>
        </w:rPr>
        <w:t>» изучаемый курс разделен на 2 блока. Это создает возможность углубленно изучить теоретические и методические основы</w:t>
      </w:r>
      <w:r>
        <w:rPr>
          <w:sz w:val="28"/>
          <w:szCs w:val="28"/>
        </w:rPr>
        <w:t xml:space="preserve"> предпринимательской деятельности</w:t>
      </w:r>
      <w:r w:rsidRPr="00474CB0">
        <w:rPr>
          <w:sz w:val="28"/>
          <w:szCs w:val="28"/>
        </w:rPr>
        <w:t xml:space="preserve">, ознакомиться с </w:t>
      </w:r>
      <w:r>
        <w:rPr>
          <w:sz w:val="28"/>
          <w:szCs w:val="28"/>
        </w:rPr>
        <w:t>порядком организации</w:t>
      </w:r>
      <w:r w:rsidRPr="00474CB0">
        <w:rPr>
          <w:sz w:val="28"/>
          <w:szCs w:val="28"/>
        </w:rPr>
        <w:t xml:space="preserve">, </w:t>
      </w:r>
      <w:r>
        <w:rPr>
          <w:sz w:val="28"/>
          <w:szCs w:val="28"/>
        </w:rPr>
        <w:t>бизнес – планированием и финансовым обеспечением</w:t>
      </w:r>
      <w:r w:rsidRPr="00574C2D">
        <w:rPr>
          <w:sz w:val="28"/>
          <w:szCs w:val="28"/>
        </w:rPr>
        <w:t xml:space="preserve"> </w:t>
      </w:r>
      <w:r>
        <w:rPr>
          <w:sz w:val="28"/>
          <w:szCs w:val="28"/>
        </w:rPr>
        <w:t>собственного дела</w:t>
      </w:r>
      <w:r w:rsidRPr="00474CB0">
        <w:rPr>
          <w:sz w:val="28"/>
          <w:szCs w:val="28"/>
        </w:rPr>
        <w:t>.</w:t>
      </w:r>
    </w:p>
    <w:p w:rsidR="00CD1B23" w:rsidRDefault="00CD1B23" w:rsidP="00DD36F9">
      <w:pPr>
        <w:ind w:right="-1" w:firstLine="709"/>
        <w:jc w:val="both"/>
        <w:rPr>
          <w:sz w:val="28"/>
          <w:szCs w:val="28"/>
        </w:rPr>
      </w:pPr>
      <w:r w:rsidRPr="004A26A5">
        <w:rPr>
          <w:sz w:val="28"/>
          <w:szCs w:val="28"/>
        </w:rPr>
        <w:t>В первый блок вк</w:t>
      </w:r>
      <w:r>
        <w:rPr>
          <w:sz w:val="28"/>
          <w:szCs w:val="28"/>
        </w:rPr>
        <w:t>лючены теоретические и метод</w:t>
      </w:r>
      <w:r w:rsidRPr="004A26A5">
        <w:rPr>
          <w:sz w:val="28"/>
          <w:szCs w:val="28"/>
        </w:rPr>
        <w:t>ические основы</w:t>
      </w:r>
      <w:r>
        <w:rPr>
          <w:sz w:val="28"/>
          <w:szCs w:val="28"/>
        </w:rPr>
        <w:t xml:space="preserve"> предпринимательской деятельности</w:t>
      </w:r>
      <w:r w:rsidRPr="004A26A5">
        <w:rPr>
          <w:sz w:val="28"/>
          <w:szCs w:val="28"/>
        </w:rPr>
        <w:t xml:space="preserve">, раскрывающие </w:t>
      </w:r>
      <w:r>
        <w:rPr>
          <w:sz w:val="28"/>
          <w:szCs w:val="28"/>
        </w:rPr>
        <w:t>сущность, виды</w:t>
      </w:r>
      <w:r w:rsidRPr="004A26A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организацию и формы ведения бизнеса, </w:t>
      </w:r>
      <w:r w:rsidRPr="004A26A5">
        <w:rPr>
          <w:sz w:val="28"/>
          <w:szCs w:val="28"/>
        </w:rPr>
        <w:t>а также</w:t>
      </w:r>
      <w:r>
        <w:rPr>
          <w:sz w:val="28"/>
          <w:szCs w:val="28"/>
        </w:rPr>
        <w:t xml:space="preserve"> порядок его регистрации, ликвидации и банкротства.</w:t>
      </w:r>
      <w:r w:rsidRPr="004A26A5">
        <w:rPr>
          <w:sz w:val="28"/>
          <w:szCs w:val="28"/>
        </w:rPr>
        <w:t xml:space="preserve"> </w:t>
      </w:r>
      <w:r w:rsidRPr="00FB63AC">
        <w:rPr>
          <w:sz w:val="28"/>
          <w:szCs w:val="28"/>
        </w:rPr>
        <w:t>Второй блок  раскрывает</w:t>
      </w:r>
      <w:r>
        <w:rPr>
          <w:sz w:val="28"/>
          <w:szCs w:val="28"/>
        </w:rPr>
        <w:t xml:space="preserve"> элементы инфраструктуры бизнеса</w:t>
      </w:r>
      <w:r w:rsidRPr="00FB63AC">
        <w:rPr>
          <w:sz w:val="28"/>
          <w:szCs w:val="28"/>
        </w:rPr>
        <w:t>. Освещаются приемы и методы</w:t>
      </w:r>
      <w:r>
        <w:rPr>
          <w:sz w:val="28"/>
          <w:szCs w:val="28"/>
        </w:rPr>
        <w:t xml:space="preserve"> управления персоналом, особое внимание уделяется бизнес – планированию и финансовому обеспечению бизнеса. </w:t>
      </w:r>
      <w:r w:rsidRPr="00F742A7">
        <w:rPr>
          <w:sz w:val="28"/>
          <w:szCs w:val="28"/>
        </w:rPr>
        <w:t xml:space="preserve">Вопросы, приводимые в конце каждой </w:t>
      </w:r>
      <w:r>
        <w:rPr>
          <w:sz w:val="28"/>
          <w:szCs w:val="28"/>
        </w:rPr>
        <w:t>темы,</w:t>
      </w:r>
      <w:r w:rsidRPr="00F742A7">
        <w:rPr>
          <w:sz w:val="28"/>
          <w:szCs w:val="28"/>
        </w:rPr>
        <w:t xml:space="preserve"> предназначены для </w:t>
      </w:r>
      <w:r>
        <w:rPr>
          <w:sz w:val="28"/>
          <w:szCs w:val="28"/>
        </w:rPr>
        <w:t>самостоятельного контроля знаний</w:t>
      </w:r>
      <w:r w:rsidRPr="00F742A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CD1B23" w:rsidRPr="008328CD" w:rsidRDefault="00CD1B23" w:rsidP="005B5A0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Цель дисциплины – </w:t>
      </w:r>
      <w:r>
        <w:rPr>
          <w:sz w:val="28"/>
        </w:rPr>
        <w:t>вооружить студентов теоретическими и практическими знаниями в области организации бизнеса, собственного дела, сформировать у студентов комплекс знаний по приоритетным направлениям предпринимательской деятельности и помочь приобрести практические навыки в разработке бизнес-плана.</w:t>
      </w:r>
      <w:r>
        <w:rPr>
          <w:sz w:val="28"/>
          <w:szCs w:val="28"/>
        </w:rPr>
        <w:t xml:space="preserve"> </w:t>
      </w:r>
    </w:p>
    <w:p w:rsidR="00CD1B23" w:rsidRDefault="00CD1B23" w:rsidP="005B5A0D">
      <w:pPr>
        <w:ind w:right="-1" w:firstLine="709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B80EFD">
        <w:rPr>
          <w:sz w:val="28"/>
          <w:szCs w:val="28"/>
        </w:rPr>
        <w:t>Для студентов</w:t>
      </w:r>
      <w:r>
        <w:rPr>
          <w:sz w:val="28"/>
          <w:szCs w:val="28"/>
        </w:rPr>
        <w:t>,</w:t>
      </w:r>
      <w:r w:rsidRPr="00B80EFD">
        <w:rPr>
          <w:sz w:val="28"/>
          <w:szCs w:val="28"/>
        </w:rPr>
        <w:t xml:space="preserve"> обучающихся на </w:t>
      </w:r>
      <w:r>
        <w:rPr>
          <w:sz w:val="28"/>
          <w:szCs w:val="28"/>
        </w:rPr>
        <w:t>очном</w:t>
      </w:r>
      <w:r w:rsidRPr="00B80EFD">
        <w:rPr>
          <w:sz w:val="28"/>
          <w:szCs w:val="28"/>
        </w:rPr>
        <w:t xml:space="preserve"> отделении преподаватели кафедры </w:t>
      </w:r>
      <w:r>
        <w:rPr>
          <w:sz w:val="28"/>
          <w:szCs w:val="28"/>
        </w:rPr>
        <w:t>управления и делового администрирования</w:t>
      </w:r>
      <w:r w:rsidRPr="00B80EFD">
        <w:rPr>
          <w:sz w:val="28"/>
          <w:szCs w:val="28"/>
        </w:rPr>
        <w:t>, отвечающие за проведение дисциплины</w:t>
      </w:r>
      <w:r>
        <w:rPr>
          <w:sz w:val="28"/>
          <w:szCs w:val="28"/>
        </w:rPr>
        <w:t>,</w:t>
      </w:r>
      <w:r w:rsidRPr="00B80E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размещают учебно-методические материалы и  </w:t>
      </w:r>
      <w:r>
        <w:rPr>
          <w:spacing w:val="-6"/>
          <w:sz w:val="28"/>
          <w:szCs w:val="28"/>
        </w:rPr>
        <w:t>задания для СРО по каждой теме курса</w:t>
      </w:r>
      <w:r>
        <w:rPr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на портале ЦДО </w:t>
      </w:r>
      <w:r>
        <w:rPr>
          <w:sz w:val="28"/>
          <w:szCs w:val="28"/>
        </w:rPr>
        <w:t>КГУ имени А. Байтурсынова</w:t>
      </w:r>
      <w:r>
        <w:rPr>
          <w:spacing w:val="-6"/>
          <w:sz w:val="28"/>
          <w:szCs w:val="28"/>
        </w:rPr>
        <w:t xml:space="preserve"> на странице «Организация бизнеса». </w:t>
      </w:r>
      <w:r>
        <w:rPr>
          <w:sz w:val="28"/>
          <w:szCs w:val="28"/>
        </w:rPr>
        <w:t xml:space="preserve">Задания нацелены на закрепление материала отдельной темы курса, его глубокое осмысление и выработку практических навыков. Прежде чем </w:t>
      </w:r>
      <w:r w:rsidRPr="003C00CA">
        <w:rPr>
          <w:color w:val="000000"/>
          <w:spacing w:val="-6"/>
          <w:sz w:val="28"/>
          <w:szCs w:val="28"/>
        </w:rPr>
        <w:t>начать выполнение задани</w:t>
      </w:r>
      <w:r>
        <w:rPr>
          <w:color w:val="000000"/>
          <w:spacing w:val="-6"/>
          <w:sz w:val="28"/>
          <w:szCs w:val="28"/>
        </w:rPr>
        <w:t>й</w:t>
      </w:r>
      <w:r w:rsidRPr="003C00CA">
        <w:rPr>
          <w:color w:val="000000"/>
          <w:spacing w:val="-6"/>
          <w:sz w:val="28"/>
          <w:szCs w:val="28"/>
        </w:rPr>
        <w:t xml:space="preserve">, необходимо </w:t>
      </w:r>
      <w:r w:rsidRPr="003C00CA">
        <w:rPr>
          <w:spacing w:val="-6"/>
          <w:sz w:val="28"/>
          <w:szCs w:val="28"/>
        </w:rPr>
        <w:t xml:space="preserve">изучить теоретические вопросы </w:t>
      </w:r>
      <w:r w:rsidRPr="00754B40">
        <w:rPr>
          <w:spacing w:val="-6"/>
          <w:sz w:val="28"/>
          <w:szCs w:val="28"/>
        </w:rPr>
        <w:t>(</w:t>
      </w:r>
      <w:r w:rsidRPr="003C00CA">
        <w:rPr>
          <w:color w:val="000000"/>
          <w:spacing w:val="-6"/>
          <w:sz w:val="28"/>
          <w:szCs w:val="28"/>
        </w:rPr>
        <w:t>в Лекционном комплексе)</w:t>
      </w:r>
      <w:r w:rsidRPr="003C00CA">
        <w:rPr>
          <w:spacing w:val="-6"/>
          <w:sz w:val="28"/>
          <w:szCs w:val="28"/>
        </w:rPr>
        <w:t xml:space="preserve">, рассмотреть </w:t>
      </w:r>
      <w:r>
        <w:rPr>
          <w:spacing w:val="-6"/>
          <w:sz w:val="28"/>
          <w:szCs w:val="28"/>
        </w:rPr>
        <w:t xml:space="preserve">практические примеры по соответствующей теме </w:t>
      </w:r>
      <w:r w:rsidRPr="003C00CA">
        <w:rPr>
          <w:spacing w:val="-6"/>
          <w:sz w:val="28"/>
          <w:szCs w:val="28"/>
        </w:rPr>
        <w:t xml:space="preserve">(по материалам </w:t>
      </w:r>
      <w:r>
        <w:rPr>
          <w:spacing w:val="-6"/>
          <w:sz w:val="28"/>
          <w:szCs w:val="28"/>
        </w:rPr>
        <w:t>практикумов</w:t>
      </w:r>
      <w:r w:rsidRPr="003C00CA">
        <w:rPr>
          <w:spacing w:val="-6"/>
          <w:sz w:val="28"/>
          <w:szCs w:val="28"/>
        </w:rPr>
        <w:t xml:space="preserve"> и Интернета), и только после этого приступить к выполнению </w:t>
      </w:r>
      <w:r>
        <w:rPr>
          <w:spacing w:val="-6"/>
          <w:sz w:val="28"/>
          <w:szCs w:val="28"/>
        </w:rPr>
        <w:t>СРО</w:t>
      </w:r>
      <w:r w:rsidRPr="003C00CA">
        <w:rPr>
          <w:spacing w:val="-6"/>
          <w:sz w:val="28"/>
          <w:szCs w:val="28"/>
        </w:rPr>
        <w:t>.</w:t>
      </w:r>
      <w:r>
        <w:rPr>
          <w:spacing w:val="-6"/>
          <w:sz w:val="28"/>
          <w:szCs w:val="28"/>
        </w:rPr>
        <w:t xml:space="preserve"> </w:t>
      </w:r>
    </w:p>
    <w:p w:rsidR="00CD1B23" w:rsidRPr="00723356" w:rsidRDefault="00CD1B23" w:rsidP="00723356">
      <w:pPr>
        <w:tabs>
          <w:tab w:val="left" w:pos="1080"/>
        </w:tabs>
        <w:ind w:firstLine="709"/>
        <w:jc w:val="both"/>
        <w:rPr>
          <w:b/>
          <w:sz w:val="32"/>
        </w:rPr>
      </w:pPr>
      <w:r w:rsidRPr="00723356">
        <w:rPr>
          <w:spacing w:val="-6"/>
          <w:sz w:val="28"/>
          <w:szCs w:val="28"/>
        </w:rPr>
        <w:t xml:space="preserve">Задания </w:t>
      </w:r>
      <w:r w:rsidRPr="00723356">
        <w:rPr>
          <w:sz w:val="28"/>
          <w:szCs w:val="20"/>
        </w:rPr>
        <w:t xml:space="preserve">являются общими для всех студентов, но предполагают проведение каждым обучающимся собственного анализа, примеров, доказательств и аргументов. </w:t>
      </w:r>
      <w:r w:rsidRPr="00723356">
        <w:rPr>
          <w:sz w:val="28"/>
          <w:szCs w:val="28"/>
        </w:rPr>
        <w:t>В карте методического обеспечения дисциплины, составленной на основании данных справочно-библиографического отдела Центра знаний, предоставлена информация об имеющихся  видах учебной и методической литературы и других источниках по темам дисциплины «Организация бизнеса». Основными учебными пособиями по данному курсу являются –</w:t>
      </w:r>
      <w:r w:rsidRPr="00723356">
        <w:rPr>
          <w:szCs w:val="28"/>
        </w:rPr>
        <w:t xml:space="preserve"> </w:t>
      </w:r>
      <w:r w:rsidRPr="00723356">
        <w:rPr>
          <w:sz w:val="28"/>
          <w:szCs w:val="28"/>
        </w:rPr>
        <w:t>Токсанова А.Н. Основы предпринимательской деятельности. – Астана, 2007. – 480 с.; Таспенова Г.А. Организация бизнеса: учебное пособие./Г.А. Таспенова – Алматы: Экономика, 2013.– 368 с.</w:t>
      </w:r>
    </w:p>
    <w:p w:rsidR="00CD1B23" w:rsidRDefault="00CD1B23" w:rsidP="00723356">
      <w:pPr>
        <w:tabs>
          <w:tab w:val="left" w:pos="1080"/>
        </w:tabs>
        <w:ind w:left="360"/>
        <w:jc w:val="center"/>
        <w:rPr>
          <w:b/>
          <w:sz w:val="28"/>
          <w:szCs w:val="28"/>
        </w:rPr>
      </w:pPr>
      <w:r w:rsidRPr="00B47894">
        <w:rPr>
          <w:b/>
          <w:sz w:val="28"/>
          <w:szCs w:val="28"/>
        </w:rPr>
        <w:t>Литература:</w:t>
      </w:r>
    </w:p>
    <w:p w:rsidR="00CD1B23" w:rsidRPr="00B47894" w:rsidRDefault="00CD1B23" w:rsidP="00723356">
      <w:pPr>
        <w:tabs>
          <w:tab w:val="left" w:pos="1080"/>
        </w:tabs>
        <w:ind w:left="360"/>
        <w:jc w:val="center"/>
        <w:rPr>
          <w:b/>
          <w:sz w:val="28"/>
          <w:szCs w:val="28"/>
        </w:rPr>
      </w:pPr>
    </w:p>
    <w:p w:rsidR="00CD1B23" w:rsidRPr="00444F11" w:rsidRDefault="00CD1B23" w:rsidP="00B47894">
      <w:pPr>
        <w:autoSpaceDE w:val="0"/>
        <w:autoSpaceDN w:val="0"/>
        <w:adjustRightInd w:val="0"/>
        <w:ind w:firstLine="660"/>
        <w:jc w:val="both"/>
        <w:rPr>
          <w:sz w:val="28"/>
          <w:szCs w:val="28"/>
        </w:rPr>
      </w:pPr>
      <w:r w:rsidRPr="00444F11">
        <w:rPr>
          <w:sz w:val="28"/>
          <w:szCs w:val="28"/>
        </w:rPr>
        <w:t>1. Конституция РК от 30.08.1995</w:t>
      </w:r>
      <w:r>
        <w:rPr>
          <w:sz w:val="28"/>
          <w:szCs w:val="28"/>
        </w:rPr>
        <w:t xml:space="preserve"> года</w:t>
      </w:r>
      <w:r w:rsidRPr="00444F11">
        <w:rPr>
          <w:sz w:val="28"/>
          <w:szCs w:val="28"/>
        </w:rPr>
        <w:t>.</w:t>
      </w:r>
    </w:p>
    <w:p w:rsidR="00CD1B23" w:rsidRPr="00444F11" w:rsidRDefault="00CD1B23" w:rsidP="00B47894">
      <w:pPr>
        <w:autoSpaceDE w:val="0"/>
        <w:autoSpaceDN w:val="0"/>
        <w:adjustRightInd w:val="0"/>
        <w:ind w:firstLine="660"/>
        <w:jc w:val="both"/>
        <w:rPr>
          <w:sz w:val="28"/>
          <w:szCs w:val="28"/>
        </w:rPr>
      </w:pPr>
      <w:r w:rsidRPr="00444F11">
        <w:rPr>
          <w:sz w:val="28"/>
          <w:szCs w:val="28"/>
        </w:rPr>
        <w:t xml:space="preserve">2. Гражданский кодекс РК от 27 декабря </w:t>
      </w:r>
      <w:smartTag w:uri="urn:schemas-microsoft-com:office:smarttags" w:element="metricconverter">
        <w:smartTagPr>
          <w:attr w:name="ProductID" w:val="2007 г"/>
        </w:smartTagPr>
        <w:r w:rsidRPr="00444F11">
          <w:rPr>
            <w:sz w:val="28"/>
            <w:szCs w:val="28"/>
          </w:rPr>
          <w:t>1994 г</w:t>
        </w:r>
      </w:smartTag>
      <w:r w:rsidRPr="00444F11">
        <w:rPr>
          <w:sz w:val="28"/>
          <w:szCs w:val="28"/>
        </w:rPr>
        <w:t>. № 269-</w:t>
      </w:r>
      <w:r w:rsidRPr="00444F11">
        <w:rPr>
          <w:sz w:val="28"/>
          <w:szCs w:val="28"/>
          <w:lang w:val="en-US"/>
        </w:rPr>
        <w:t>XII</w:t>
      </w:r>
    </w:p>
    <w:p w:rsidR="00CD1B23" w:rsidRPr="00444F11" w:rsidRDefault="00CD1B23" w:rsidP="00B47894">
      <w:pPr>
        <w:autoSpaceDE w:val="0"/>
        <w:autoSpaceDN w:val="0"/>
        <w:adjustRightInd w:val="0"/>
        <w:ind w:firstLine="660"/>
        <w:jc w:val="both"/>
        <w:rPr>
          <w:sz w:val="28"/>
          <w:szCs w:val="28"/>
        </w:rPr>
      </w:pPr>
      <w:r w:rsidRPr="00444F11">
        <w:rPr>
          <w:sz w:val="28"/>
          <w:szCs w:val="28"/>
        </w:rPr>
        <w:t>3. Закон РК от 31.01.2006 г. № 124-</w:t>
      </w:r>
      <w:r w:rsidRPr="00444F11">
        <w:rPr>
          <w:sz w:val="28"/>
          <w:szCs w:val="28"/>
          <w:lang w:val="en-US"/>
        </w:rPr>
        <w:t>III</w:t>
      </w:r>
      <w:r w:rsidRPr="00444F11">
        <w:rPr>
          <w:sz w:val="28"/>
          <w:szCs w:val="28"/>
        </w:rPr>
        <w:t xml:space="preserve"> « О частном предпринимательстве»</w:t>
      </w:r>
    </w:p>
    <w:p w:rsidR="00CD1B23" w:rsidRPr="00444F11" w:rsidRDefault="00CD1B23" w:rsidP="00B47894">
      <w:pPr>
        <w:autoSpaceDE w:val="0"/>
        <w:autoSpaceDN w:val="0"/>
        <w:adjustRightInd w:val="0"/>
        <w:ind w:firstLine="660"/>
        <w:jc w:val="both"/>
        <w:rPr>
          <w:sz w:val="28"/>
          <w:szCs w:val="28"/>
        </w:rPr>
      </w:pPr>
      <w:r w:rsidRPr="00444F11">
        <w:rPr>
          <w:sz w:val="28"/>
          <w:szCs w:val="28"/>
        </w:rPr>
        <w:t xml:space="preserve">4. Кодекс РК «О налогах и других обязательных платежах в бюджет» от 10 декабря </w:t>
      </w:r>
      <w:smartTag w:uri="urn:schemas-microsoft-com:office:smarttags" w:element="metricconverter">
        <w:smartTagPr>
          <w:attr w:name="ProductID" w:val="2007 г"/>
        </w:smartTagPr>
        <w:r w:rsidRPr="00444F11">
          <w:rPr>
            <w:sz w:val="28"/>
            <w:szCs w:val="28"/>
          </w:rPr>
          <w:t>2008 г</w:t>
        </w:r>
      </w:smartTag>
      <w:r w:rsidRPr="00444F11">
        <w:rPr>
          <w:sz w:val="28"/>
          <w:szCs w:val="28"/>
        </w:rPr>
        <w:t xml:space="preserve">. №99- </w:t>
      </w:r>
      <w:r w:rsidRPr="00444F11">
        <w:rPr>
          <w:sz w:val="28"/>
          <w:szCs w:val="28"/>
          <w:lang w:val="en-US"/>
        </w:rPr>
        <w:t>IV</w:t>
      </w:r>
    </w:p>
    <w:p w:rsidR="00CD1B23" w:rsidRPr="00444F11" w:rsidRDefault="00CD1B23" w:rsidP="00B47894">
      <w:pPr>
        <w:autoSpaceDE w:val="0"/>
        <w:autoSpaceDN w:val="0"/>
        <w:adjustRightInd w:val="0"/>
        <w:ind w:firstLine="660"/>
        <w:jc w:val="both"/>
        <w:rPr>
          <w:sz w:val="28"/>
          <w:szCs w:val="28"/>
        </w:rPr>
      </w:pPr>
      <w:r w:rsidRPr="00444F11">
        <w:rPr>
          <w:sz w:val="28"/>
          <w:szCs w:val="28"/>
        </w:rPr>
        <w:t>5. Кодекс РК «Об административных правонарушениях» от 30.01.2001 г. №155-</w:t>
      </w:r>
      <w:r w:rsidRPr="00444F11">
        <w:rPr>
          <w:sz w:val="28"/>
          <w:szCs w:val="28"/>
          <w:lang w:val="en-US"/>
        </w:rPr>
        <w:t>II</w:t>
      </w:r>
      <w:r w:rsidRPr="00444F11">
        <w:rPr>
          <w:sz w:val="28"/>
          <w:szCs w:val="28"/>
        </w:rPr>
        <w:t xml:space="preserve"> (КоАП)</w:t>
      </w:r>
    </w:p>
    <w:p w:rsidR="00CD1B23" w:rsidRPr="00444F11" w:rsidRDefault="00CD1B23" w:rsidP="00B47894">
      <w:pPr>
        <w:autoSpaceDE w:val="0"/>
        <w:autoSpaceDN w:val="0"/>
        <w:adjustRightInd w:val="0"/>
        <w:ind w:firstLine="660"/>
        <w:jc w:val="both"/>
        <w:rPr>
          <w:sz w:val="28"/>
          <w:szCs w:val="28"/>
        </w:rPr>
      </w:pPr>
      <w:r w:rsidRPr="00444F11">
        <w:rPr>
          <w:sz w:val="28"/>
          <w:szCs w:val="28"/>
        </w:rPr>
        <w:t xml:space="preserve">6. Национальные Стандарты Финансовой Отчетности №  1 от 21 июня </w:t>
      </w:r>
      <w:smartTag w:uri="urn:schemas-microsoft-com:office:smarttags" w:element="metricconverter">
        <w:smartTagPr>
          <w:attr w:name="ProductID" w:val="2007 г"/>
        </w:smartTagPr>
        <w:r w:rsidRPr="00444F11">
          <w:rPr>
            <w:sz w:val="28"/>
            <w:szCs w:val="28"/>
          </w:rPr>
          <w:t>2007 г</w:t>
        </w:r>
      </w:smartTag>
      <w:r w:rsidRPr="00444F11">
        <w:rPr>
          <w:sz w:val="28"/>
          <w:szCs w:val="28"/>
        </w:rPr>
        <w:t>. № 218.</w:t>
      </w:r>
    </w:p>
    <w:p w:rsidR="00CD1B23" w:rsidRPr="00444F11" w:rsidRDefault="00CD1B23" w:rsidP="00B47894">
      <w:pPr>
        <w:autoSpaceDE w:val="0"/>
        <w:autoSpaceDN w:val="0"/>
        <w:adjustRightInd w:val="0"/>
        <w:ind w:firstLine="660"/>
        <w:jc w:val="both"/>
        <w:rPr>
          <w:sz w:val="28"/>
          <w:szCs w:val="28"/>
        </w:rPr>
      </w:pPr>
      <w:r w:rsidRPr="00444F11">
        <w:rPr>
          <w:sz w:val="28"/>
          <w:szCs w:val="28"/>
        </w:rPr>
        <w:t xml:space="preserve">7. Закон РК «О бухгалтерском учете и финансовой отчетности» от 4 декабря </w:t>
      </w:r>
      <w:smartTag w:uri="urn:schemas-microsoft-com:office:smarttags" w:element="metricconverter">
        <w:smartTagPr>
          <w:attr w:name="ProductID" w:val="2007 г"/>
        </w:smartTagPr>
        <w:r w:rsidRPr="00444F11">
          <w:rPr>
            <w:sz w:val="28"/>
            <w:szCs w:val="28"/>
          </w:rPr>
          <w:t>2008 г</w:t>
        </w:r>
      </w:smartTag>
      <w:r w:rsidRPr="00444F11">
        <w:rPr>
          <w:sz w:val="28"/>
          <w:szCs w:val="28"/>
        </w:rPr>
        <w:t>. № 97-</w:t>
      </w:r>
      <w:r w:rsidRPr="00444F11">
        <w:rPr>
          <w:sz w:val="28"/>
          <w:szCs w:val="28"/>
          <w:lang w:val="en-US"/>
        </w:rPr>
        <w:t>IV</w:t>
      </w:r>
      <w:r w:rsidRPr="00444F11">
        <w:rPr>
          <w:sz w:val="28"/>
          <w:szCs w:val="28"/>
        </w:rPr>
        <w:t>.</w:t>
      </w:r>
    </w:p>
    <w:p w:rsidR="00CD1B23" w:rsidRPr="00444F11" w:rsidRDefault="00CD1B23" w:rsidP="00B47894">
      <w:pPr>
        <w:autoSpaceDE w:val="0"/>
        <w:autoSpaceDN w:val="0"/>
        <w:adjustRightInd w:val="0"/>
        <w:ind w:firstLine="660"/>
        <w:jc w:val="both"/>
        <w:rPr>
          <w:sz w:val="28"/>
          <w:szCs w:val="28"/>
        </w:rPr>
      </w:pPr>
      <w:r w:rsidRPr="00444F11">
        <w:rPr>
          <w:sz w:val="28"/>
          <w:szCs w:val="28"/>
        </w:rPr>
        <w:t xml:space="preserve">8. Правила ведения бухгалтерского учета от 22 июня </w:t>
      </w:r>
      <w:smartTag w:uri="urn:schemas-microsoft-com:office:smarttags" w:element="metricconverter">
        <w:smartTagPr>
          <w:attr w:name="ProductID" w:val="2007 г"/>
        </w:smartTagPr>
        <w:r w:rsidRPr="00444F11">
          <w:rPr>
            <w:sz w:val="28"/>
            <w:szCs w:val="28"/>
          </w:rPr>
          <w:t>2007 г</w:t>
        </w:r>
      </w:smartTag>
      <w:r w:rsidRPr="00444F11">
        <w:rPr>
          <w:sz w:val="28"/>
          <w:szCs w:val="28"/>
        </w:rPr>
        <w:t>. № 221</w:t>
      </w:r>
    </w:p>
    <w:p w:rsidR="00CD1B23" w:rsidRPr="00444F11" w:rsidRDefault="00CD1B23" w:rsidP="00B47894">
      <w:pPr>
        <w:autoSpaceDE w:val="0"/>
        <w:autoSpaceDN w:val="0"/>
        <w:adjustRightInd w:val="0"/>
        <w:ind w:firstLine="660"/>
        <w:jc w:val="both"/>
        <w:rPr>
          <w:sz w:val="28"/>
          <w:szCs w:val="28"/>
        </w:rPr>
      </w:pPr>
      <w:r w:rsidRPr="00444F11">
        <w:rPr>
          <w:sz w:val="28"/>
          <w:szCs w:val="28"/>
        </w:rPr>
        <w:t>9. Закон Республики Казахстан от 13 мая 2003 года № 415-II  «Об акционерных обществах».</w:t>
      </w:r>
    </w:p>
    <w:p w:rsidR="00CD1B23" w:rsidRPr="00444F11" w:rsidRDefault="00CD1B23" w:rsidP="00B47894">
      <w:pPr>
        <w:autoSpaceDE w:val="0"/>
        <w:autoSpaceDN w:val="0"/>
        <w:adjustRightInd w:val="0"/>
        <w:ind w:firstLine="660"/>
        <w:jc w:val="both"/>
        <w:rPr>
          <w:sz w:val="28"/>
          <w:szCs w:val="28"/>
        </w:rPr>
      </w:pPr>
      <w:r w:rsidRPr="00444F11">
        <w:rPr>
          <w:sz w:val="28"/>
          <w:szCs w:val="28"/>
        </w:rPr>
        <w:t>10. Закон Республики Казахстан от 8 января 2003 года № 373-II «Об инвестициях»</w:t>
      </w:r>
    </w:p>
    <w:p w:rsidR="00CD1B23" w:rsidRDefault="00CD1B23" w:rsidP="00B47894">
      <w:pPr>
        <w:widowControl w:val="0"/>
        <w:shd w:val="clear" w:color="auto" w:fill="FFFFFF"/>
        <w:autoSpaceDE w:val="0"/>
        <w:autoSpaceDN w:val="0"/>
        <w:adjustRightInd w:val="0"/>
        <w:ind w:firstLine="660"/>
        <w:jc w:val="both"/>
        <w:rPr>
          <w:bCs/>
          <w:sz w:val="28"/>
          <w:szCs w:val="28"/>
        </w:rPr>
      </w:pPr>
      <w:r w:rsidRPr="00444F11">
        <w:rPr>
          <w:bCs/>
          <w:sz w:val="28"/>
          <w:szCs w:val="28"/>
        </w:rPr>
        <w:t>11. Закон Республики Казахстан от 22 апреля 1998 года № 220-I «О товариществах с ограниченной и дополнительной ответственностью»</w:t>
      </w:r>
    </w:p>
    <w:p w:rsidR="00CD1B23" w:rsidRPr="00444F11" w:rsidRDefault="00CD1B23" w:rsidP="00B47894">
      <w:pPr>
        <w:numPr>
          <w:ilvl w:val="0"/>
          <w:numId w:val="18"/>
        </w:numPr>
        <w:tabs>
          <w:tab w:val="clear" w:pos="1429"/>
          <w:tab w:val="num" w:pos="0"/>
          <w:tab w:val="left" w:pos="1134"/>
        </w:tabs>
        <w:ind w:left="0" w:firstLine="660"/>
        <w:jc w:val="both"/>
        <w:rPr>
          <w:sz w:val="28"/>
          <w:szCs w:val="28"/>
        </w:rPr>
      </w:pPr>
      <w:r w:rsidRPr="008D2513">
        <w:rPr>
          <w:sz w:val="28"/>
          <w:szCs w:val="28"/>
        </w:rPr>
        <w:t>Закон Республики Казахстан от 24 июня 2002 года N 330</w:t>
      </w:r>
      <w:r w:rsidRPr="00200D9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 w:rsidRPr="008D2513">
        <w:rPr>
          <w:bCs/>
          <w:sz w:val="28"/>
          <w:szCs w:val="28"/>
        </w:rPr>
        <w:t>О комплексной предпринимательской лицензии (франчайзинге)</w:t>
      </w:r>
      <w:r>
        <w:rPr>
          <w:bCs/>
          <w:sz w:val="28"/>
          <w:szCs w:val="28"/>
        </w:rPr>
        <w:t>»</w:t>
      </w:r>
    </w:p>
    <w:p w:rsidR="00CD1B23" w:rsidRPr="004E0926" w:rsidRDefault="00CD1B23" w:rsidP="00B47894">
      <w:pPr>
        <w:numPr>
          <w:ilvl w:val="0"/>
          <w:numId w:val="18"/>
        </w:numPr>
        <w:tabs>
          <w:tab w:val="clear" w:pos="1429"/>
          <w:tab w:val="num" w:pos="0"/>
          <w:tab w:val="left" w:pos="1134"/>
        </w:tabs>
        <w:ind w:left="0" w:firstLine="660"/>
        <w:jc w:val="both"/>
        <w:rPr>
          <w:sz w:val="28"/>
          <w:szCs w:val="28"/>
        </w:rPr>
      </w:pPr>
      <w:r w:rsidRPr="004E0926">
        <w:rPr>
          <w:sz w:val="28"/>
          <w:szCs w:val="28"/>
        </w:rPr>
        <w:t>Арустамов Э.А., и др. Организация предпринимательства: Учеб. Пособие – М.: изд. – Клиринговый центр «Маркетинг» МУПК, 2001 – 249 с.</w:t>
      </w:r>
    </w:p>
    <w:p w:rsidR="00CD1B23" w:rsidRPr="004E0926" w:rsidRDefault="00CD1B23" w:rsidP="00B47894">
      <w:pPr>
        <w:numPr>
          <w:ilvl w:val="0"/>
          <w:numId w:val="18"/>
        </w:numPr>
        <w:tabs>
          <w:tab w:val="clear" w:pos="1429"/>
          <w:tab w:val="num" w:pos="0"/>
          <w:tab w:val="left" w:pos="1134"/>
        </w:tabs>
        <w:ind w:left="0" w:firstLine="660"/>
        <w:jc w:val="both"/>
        <w:rPr>
          <w:sz w:val="28"/>
          <w:szCs w:val="28"/>
        </w:rPr>
      </w:pPr>
      <w:r w:rsidRPr="004E0926">
        <w:rPr>
          <w:sz w:val="28"/>
          <w:szCs w:val="28"/>
        </w:rPr>
        <w:t xml:space="preserve">Баринов В.А. Бизнес-планирование: учебное пособие. – 2-е изд., испр. и доп. – М.: ФОРУМ: ИНФРА – М, 2007. – 256 с. </w:t>
      </w:r>
    </w:p>
    <w:p w:rsidR="00CD1B23" w:rsidRPr="004E0926" w:rsidRDefault="00CD1B23" w:rsidP="00B47894">
      <w:pPr>
        <w:numPr>
          <w:ilvl w:val="0"/>
          <w:numId w:val="18"/>
        </w:numPr>
        <w:tabs>
          <w:tab w:val="clear" w:pos="1429"/>
          <w:tab w:val="num" w:pos="0"/>
          <w:tab w:val="left" w:pos="1134"/>
        </w:tabs>
        <w:ind w:left="0" w:firstLine="660"/>
        <w:jc w:val="both"/>
        <w:rPr>
          <w:sz w:val="28"/>
        </w:rPr>
      </w:pPr>
      <w:r>
        <w:rPr>
          <w:sz w:val="28"/>
        </w:rPr>
        <w:t>Бижан Б.Н., Иссык Т.В., Курганбаева Г.А. Экспресс – курс предпринимательства: учебно-методическое пособие.</w:t>
      </w:r>
      <w:r w:rsidRPr="006C3AC3">
        <w:rPr>
          <w:sz w:val="28"/>
        </w:rPr>
        <w:t xml:space="preserve"> </w:t>
      </w:r>
      <w:r>
        <w:rPr>
          <w:sz w:val="28"/>
        </w:rPr>
        <w:t>– Алматы, 2010.</w:t>
      </w:r>
      <w:r w:rsidRPr="006C3AC3">
        <w:rPr>
          <w:sz w:val="28"/>
        </w:rPr>
        <w:t xml:space="preserve"> </w:t>
      </w:r>
      <w:r>
        <w:rPr>
          <w:sz w:val="28"/>
        </w:rPr>
        <w:t xml:space="preserve">– 202 п/с. </w:t>
      </w:r>
    </w:p>
    <w:p w:rsidR="00CD1B23" w:rsidRPr="004E0926" w:rsidRDefault="00CD1B23" w:rsidP="00B47894">
      <w:pPr>
        <w:widowControl w:val="0"/>
        <w:numPr>
          <w:ilvl w:val="0"/>
          <w:numId w:val="18"/>
        </w:numPr>
        <w:tabs>
          <w:tab w:val="clear" w:pos="1429"/>
          <w:tab w:val="num" w:pos="0"/>
          <w:tab w:val="left" w:pos="1134"/>
        </w:tabs>
        <w:ind w:left="0" w:firstLine="658"/>
        <w:jc w:val="both"/>
        <w:rPr>
          <w:sz w:val="28"/>
        </w:rPr>
      </w:pPr>
      <w:r w:rsidRPr="004E0926">
        <w:rPr>
          <w:sz w:val="28"/>
        </w:rPr>
        <w:t>Бирман Г., Шмидт С. Капиталовложения: экономический анализ инвестиционных проектов/ Пер. с англ. Под ред. Л.П. Белых.–М.: ЮНИТИ– ДАНА, 2003.– 631 с.– (Серия «Зарубежный учебник»).</w:t>
      </w:r>
    </w:p>
    <w:p w:rsidR="00CD1B23" w:rsidRDefault="00CD1B23" w:rsidP="00B47894">
      <w:pPr>
        <w:numPr>
          <w:ilvl w:val="0"/>
          <w:numId w:val="18"/>
        </w:numPr>
        <w:tabs>
          <w:tab w:val="clear" w:pos="1429"/>
          <w:tab w:val="num" w:pos="0"/>
          <w:tab w:val="left" w:pos="1134"/>
        </w:tabs>
        <w:ind w:left="0" w:firstLine="660"/>
        <w:jc w:val="both"/>
        <w:rPr>
          <w:sz w:val="28"/>
        </w:rPr>
      </w:pPr>
      <w:r w:rsidRPr="004E0926">
        <w:rPr>
          <w:sz w:val="28"/>
        </w:rPr>
        <w:t>Васина А.А. Финансовая диагностика проектов.– СПб.: Питер, 2004.– 448 с.: ил.</w:t>
      </w:r>
    </w:p>
    <w:p w:rsidR="00CD1B23" w:rsidRPr="004E0926" w:rsidRDefault="00CD1B23" w:rsidP="00B47894">
      <w:pPr>
        <w:widowControl w:val="0"/>
        <w:numPr>
          <w:ilvl w:val="0"/>
          <w:numId w:val="18"/>
        </w:numPr>
        <w:tabs>
          <w:tab w:val="clear" w:pos="1429"/>
          <w:tab w:val="num" w:pos="0"/>
          <w:tab w:val="left" w:pos="1134"/>
        </w:tabs>
        <w:ind w:left="0" w:firstLine="658"/>
        <w:jc w:val="both"/>
        <w:rPr>
          <w:sz w:val="28"/>
          <w:szCs w:val="28"/>
        </w:rPr>
      </w:pPr>
      <w:r w:rsidRPr="004E0926">
        <w:rPr>
          <w:sz w:val="28"/>
          <w:szCs w:val="28"/>
        </w:rPr>
        <w:t>Деловое планирование (Методы, организация, современная практика): Учеб. пособие/ Под ред. В.М. Попова. –М.: Финансы и статистика, 1997.</w:t>
      </w:r>
      <w:r>
        <w:rPr>
          <w:sz w:val="28"/>
          <w:szCs w:val="28"/>
        </w:rPr>
        <w:t>–</w:t>
      </w:r>
      <w:r w:rsidRPr="004E0926">
        <w:rPr>
          <w:sz w:val="28"/>
          <w:szCs w:val="28"/>
        </w:rPr>
        <w:t>368 с.: илл.</w:t>
      </w:r>
    </w:p>
    <w:p w:rsidR="00CD1B23" w:rsidRDefault="00CD1B23" w:rsidP="00B47894">
      <w:pPr>
        <w:numPr>
          <w:ilvl w:val="0"/>
          <w:numId w:val="18"/>
        </w:numPr>
        <w:tabs>
          <w:tab w:val="clear" w:pos="1429"/>
          <w:tab w:val="num" w:pos="0"/>
          <w:tab w:val="left" w:pos="1134"/>
        </w:tabs>
        <w:ind w:left="0" w:firstLine="660"/>
        <w:jc w:val="both"/>
        <w:rPr>
          <w:sz w:val="28"/>
        </w:rPr>
      </w:pPr>
      <w:r>
        <w:rPr>
          <w:sz w:val="28"/>
        </w:rPr>
        <w:t>Жусупова Г.Б. Управление эффективностью малого предпринимательства.– Костанай, Костанайполиграфия, 2008.– 102 с.</w:t>
      </w:r>
    </w:p>
    <w:p w:rsidR="00CD1B23" w:rsidRDefault="00CD1B23" w:rsidP="00B47894">
      <w:pPr>
        <w:numPr>
          <w:ilvl w:val="0"/>
          <w:numId w:val="18"/>
        </w:numPr>
        <w:tabs>
          <w:tab w:val="clear" w:pos="1429"/>
          <w:tab w:val="num" w:pos="0"/>
          <w:tab w:val="left" w:pos="1134"/>
        </w:tabs>
        <w:ind w:left="0" w:firstLine="660"/>
        <w:jc w:val="both"/>
        <w:rPr>
          <w:sz w:val="28"/>
        </w:rPr>
      </w:pPr>
      <w:r>
        <w:rPr>
          <w:sz w:val="28"/>
        </w:rPr>
        <w:t>Кантарбаева А.К. Предпринимательство: институционально-эволюционный подход.– Алматы: Раритет, 2000.– 200 с.– илл.</w:t>
      </w:r>
    </w:p>
    <w:p w:rsidR="00CD1B23" w:rsidRPr="004E0926" w:rsidRDefault="00CD1B23" w:rsidP="00B47894">
      <w:pPr>
        <w:numPr>
          <w:ilvl w:val="0"/>
          <w:numId w:val="18"/>
        </w:numPr>
        <w:tabs>
          <w:tab w:val="clear" w:pos="1429"/>
          <w:tab w:val="num" w:pos="0"/>
          <w:tab w:val="left" w:pos="1134"/>
        </w:tabs>
        <w:ind w:left="0" w:firstLine="660"/>
        <w:jc w:val="both"/>
        <w:rPr>
          <w:sz w:val="28"/>
          <w:szCs w:val="28"/>
        </w:rPr>
      </w:pPr>
      <w:r w:rsidRPr="004E0926">
        <w:rPr>
          <w:sz w:val="28"/>
        </w:rPr>
        <w:t>Методические рекомендации по оценке эффективности инвестиционных проектов (Вторая редакция)/ Мин-во экон. РФ, Мин-во фин. РФ, ГК по стр-ву, архит. И жил. Политике; рук. авт. кол.: Косов В.В., Лившиц В.Н., Шахназаров А.Г.– М.: ОАО «НПО «Изд-во Экономика», 2000– 421 с.</w:t>
      </w:r>
    </w:p>
    <w:p w:rsidR="00CD1B23" w:rsidRDefault="00CD1B23" w:rsidP="00B47894">
      <w:pPr>
        <w:numPr>
          <w:ilvl w:val="0"/>
          <w:numId w:val="18"/>
        </w:numPr>
        <w:tabs>
          <w:tab w:val="clear" w:pos="1429"/>
          <w:tab w:val="num" w:pos="0"/>
          <w:tab w:val="left" w:pos="1134"/>
        </w:tabs>
        <w:ind w:left="0" w:firstLine="660"/>
        <w:jc w:val="both"/>
        <w:rPr>
          <w:sz w:val="28"/>
        </w:rPr>
      </w:pPr>
      <w:r>
        <w:rPr>
          <w:sz w:val="28"/>
        </w:rPr>
        <w:t>Основы предпринимательской деятельности: учебник / Е.П. Гарина, О.В. Медведева, Е.В. Шпилевская.– Ростов н/Д: Феникс, 2010.– 348 с.: ил.– (Высшее образование).</w:t>
      </w:r>
    </w:p>
    <w:p w:rsidR="00CD1B23" w:rsidRPr="004E0926" w:rsidRDefault="00CD1B23" w:rsidP="00B47894">
      <w:pPr>
        <w:numPr>
          <w:ilvl w:val="0"/>
          <w:numId w:val="18"/>
        </w:numPr>
        <w:tabs>
          <w:tab w:val="clear" w:pos="1429"/>
          <w:tab w:val="num" w:pos="0"/>
          <w:tab w:val="left" w:pos="1134"/>
        </w:tabs>
        <w:ind w:left="0" w:firstLine="660"/>
        <w:jc w:val="both"/>
        <w:rPr>
          <w:sz w:val="28"/>
          <w:szCs w:val="28"/>
        </w:rPr>
      </w:pPr>
      <w:r w:rsidRPr="004E0926">
        <w:rPr>
          <w:sz w:val="28"/>
          <w:szCs w:val="28"/>
        </w:rPr>
        <w:t>Предпринимательство: учебник для вузов/Под ред. Проф. В.Я. Горфинкеля, проф. Г.Б. Поляка, В.А. Швандра.- 4-е изд., перераб. и доп. – М.: ЮНИТИ – ДАНА, 2008 – 735 с.</w:t>
      </w:r>
    </w:p>
    <w:p w:rsidR="00CD1B23" w:rsidRPr="004E0926" w:rsidRDefault="00CD1B23" w:rsidP="00B47894">
      <w:pPr>
        <w:numPr>
          <w:ilvl w:val="0"/>
          <w:numId w:val="18"/>
        </w:numPr>
        <w:tabs>
          <w:tab w:val="clear" w:pos="1429"/>
          <w:tab w:val="num" w:pos="0"/>
          <w:tab w:val="left" w:pos="1134"/>
        </w:tabs>
        <w:ind w:left="0" w:firstLine="660"/>
        <w:jc w:val="both"/>
        <w:rPr>
          <w:sz w:val="28"/>
          <w:szCs w:val="28"/>
        </w:rPr>
      </w:pPr>
      <w:r w:rsidRPr="004E0926">
        <w:rPr>
          <w:sz w:val="28"/>
          <w:szCs w:val="28"/>
        </w:rPr>
        <w:t>Попов В.М. Сборник бизнес-планов. С рекомендациями и комментариями: учебно-методическое пособие / В.М. Попов, С.И. Ляпунов, С.Г. Млодик, А.А. Зверев; под ред. д-ра экон. наук, проф. В.М. Попова и д-ра экон. Наук С.И. Ляпунова. – 7-е изд., стер. – М.: КНОРУС, 2007. – 336 с.</w:t>
      </w:r>
    </w:p>
    <w:p w:rsidR="00CD1B23" w:rsidRDefault="00CD1B23" w:rsidP="00B47894">
      <w:pPr>
        <w:numPr>
          <w:ilvl w:val="0"/>
          <w:numId w:val="18"/>
        </w:numPr>
        <w:tabs>
          <w:tab w:val="clear" w:pos="1429"/>
          <w:tab w:val="num" w:pos="0"/>
          <w:tab w:val="left" w:pos="1134"/>
        </w:tabs>
        <w:ind w:left="0" w:firstLine="660"/>
        <w:jc w:val="both"/>
        <w:rPr>
          <w:sz w:val="28"/>
        </w:rPr>
      </w:pPr>
      <w:r>
        <w:rPr>
          <w:sz w:val="28"/>
        </w:rPr>
        <w:t xml:space="preserve">Проскурина В.П. Индивидуальный предприниматель в Республике Казахстан. Практическое пособие / Алматы: ТОО «Издательство </w:t>
      </w:r>
      <w:r>
        <w:rPr>
          <w:sz w:val="28"/>
          <w:lang w:val="en-US"/>
        </w:rPr>
        <w:t>LEM</w:t>
      </w:r>
      <w:r>
        <w:rPr>
          <w:sz w:val="28"/>
        </w:rPr>
        <w:t>», 2011.– 292 с.</w:t>
      </w:r>
    </w:p>
    <w:p w:rsidR="00CD1B23" w:rsidRPr="004E0926" w:rsidRDefault="00CD1B23" w:rsidP="00B47894">
      <w:pPr>
        <w:numPr>
          <w:ilvl w:val="0"/>
          <w:numId w:val="18"/>
        </w:numPr>
        <w:tabs>
          <w:tab w:val="clear" w:pos="1429"/>
          <w:tab w:val="num" w:pos="0"/>
          <w:tab w:val="left" w:pos="1134"/>
        </w:tabs>
        <w:ind w:left="0" w:firstLine="660"/>
        <w:jc w:val="both"/>
        <w:rPr>
          <w:sz w:val="28"/>
          <w:szCs w:val="28"/>
        </w:rPr>
      </w:pPr>
      <w:r w:rsidRPr="004E0926">
        <w:rPr>
          <w:sz w:val="28"/>
          <w:szCs w:val="28"/>
        </w:rPr>
        <w:t xml:space="preserve">Технология бизнеса/ С.Б. Исмуратов, И.Я. Петренко и др., под ред. Е.И.Чевилихина М.: 1999. – 640 с.: илл. </w:t>
      </w:r>
    </w:p>
    <w:p w:rsidR="00CD1B23" w:rsidRPr="004E0926" w:rsidRDefault="00CD1B23" w:rsidP="00B47894">
      <w:pPr>
        <w:numPr>
          <w:ilvl w:val="0"/>
          <w:numId w:val="18"/>
        </w:numPr>
        <w:tabs>
          <w:tab w:val="clear" w:pos="1429"/>
          <w:tab w:val="num" w:pos="0"/>
          <w:tab w:val="left" w:pos="1134"/>
        </w:tabs>
        <w:ind w:left="0" w:firstLine="660"/>
        <w:jc w:val="both"/>
        <w:rPr>
          <w:sz w:val="28"/>
          <w:szCs w:val="28"/>
        </w:rPr>
      </w:pPr>
      <w:r w:rsidRPr="004E0926">
        <w:rPr>
          <w:sz w:val="28"/>
          <w:szCs w:val="28"/>
        </w:rPr>
        <w:t>Токсанова А.Н. Основы предпринимательской деятельности. – Астана, 2007. – 480 с.</w:t>
      </w:r>
    </w:p>
    <w:p w:rsidR="00CD1B23" w:rsidRPr="004E0926" w:rsidRDefault="00CD1B23" w:rsidP="00B47894">
      <w:pPr>
        <w:numPr>
          <w:ilvl w:val="0"/>
          <w:numId w:val="18"/>
        </w:numPr>
        <w:tabs>
          <w:tab w:val="clear" w:pos="1429"/>
          <w:tab w:val="num" w:pos="0"/>
          <w:tab w:val="left" w:pos="1134"/>
        </w:tabs>
        <w:ind w:left="0" w:firstLine="660"/>
        <w:jc w:val="both"/>
        <w:rPr>
          <w:sz w:val="28"/>
        </w:rPr>
      </w:pPr>
      <w:r w:rsidRPr="004E0926">
        <w:rPr>
          <w:sz w:val="28"/>
        </w:rPr>
        <w:t>Уош К. Ключевые показатели менеджмента: Как анализировать, сравнивать и контролировать данные, определяющие стоимость компании: пер. с англ.– 2-е изд.– М.: Дело, 2001.– 360 с.</w:t>
      </w:r>
    </w:p>
    <w:p w:rsidR="00CD1B23" w:rsidRPr="004E0926" w:rsidRDefault="00CD1B23" w:rsidP="00B47894">
      <w:pPr>
        <w:numPr>
          <w:ilvl w:val="0"/>
          <w:numId w:val="18"/>
        </w:numPr>
        <w:tabs>
          <w:tab w:val="clear" w:pos="1429"/>
          <w:tab w:val="num" w:pos="0"/>
          <w:tab w:val="left" w:pos="1134"/>
        </w:tabs>
        <w:ind w:left="0" w:firstLine="660"/>
        <w:jc w:val="both"/>
        <w:rPr>
          <w:sz w:val="28"/>
        </w:rPr>
      </w:pPr>
      <w:r w:rsidRPr="004E0926">
        <w:rPr>
          <w:sz w:val="28"/>
        </w:rPr>
        <w:t>Черняк В.З. Бизнес-планирование: Учебник для вузов.- М.: ЮНИТИ – ДАНА, 2002.</w:t>
      </w:r>
      <w:r>
        <w:rPr>
          <w:sz w:val="28"/>
        </w:rPr>
        <w:t xml:space="preserve">– </w:t>
      </w:r>
      <w:r w:rsidRPr="004E0926">
        <w:rPr>
          <w:sz w:val="28"/>
        </w:rPr>
        <w:t xml:space="preserve">470 с. </w:t>
      </w:r>
    </w:p>
    <w:p w:rsidR="00CD1B23" w:rsidRDefault="00CD1B23" w:rsidP="00B47894">
      <w:pPr>
        <w:numPr>
          <w:ilvl w:val="0"/>
          <w:numId w:val="18"/>
        </w:numPr>
        <w:tabs>
          <w:tab w:val="clear" w:pos="1429"/>
          <w:tab w:val="num" w:pos="0"/>
          <w:tab w:val="left" w:pos="1134"/>
        </w:tabs>
        <w:ind w:left="0" w:firstLine="660"/>
        <w:jc w:val="both"/>
        <w:rPr>
          <w:sz w:val="28"/>
        </w:rPr>
      </w:pPr>
      <w:r>
        <w:rPr>
          <w:sz w:val="28"/>
        </w:rPr>
        <w:t>Черутова М.И. Организация предпринимательской деятельности: Учебное пособие.– СПБ.: ГИОРД, 2008.– 160 с.: ил.</w:t>
      </w:r>
    </w:p>
    <w:p w:rsidR="00CD1B23" w:rsidRPr="004E0926" w:rsidRDefault="00CD1B23" w:rsidP="00B47894">
      <w:pPr>
        <w:numPr>
          <w:ilvl w:val="0"/>
          <w:numId w:val="18"/>
        </w:numPr>
        <w:tabs>
          <w:tab w:val="clear" w:pos="1429"/>
          <w:tab w:val="num" w:pos="0"/>
          <w:tab w:val="left" w:pos="1134"/>
        </w:tabs>
        <w:ind w:left="0" w:firstLine="660"/>
        <w:jc w:val="both"/>
        <w:rPr>
          <w:sz w:val="28"/>
        </w:rPr>
      </w:pPr>
      <w:r w:rsidRPr="004E0926">
        <w:rPr>
          <w:sz w:val="28"/>
        </w:rPr>
        <w:t>Шейнин Э.Я. Предпринимательство и бизнес. Учебное пособие. – Ростов – на – Дону «Феникс», 2002 – 352</w:t>
      </w:r>
      <w:r>
        <w:rPr>
          <w:sz w:val="28"/>
        </w:rPr>
        <w:t xml:space="preserve"> с.</w:t>
      </w:r>
    </w:p>
    <w:p w:rsidR="00CD1B23" w:rsidRPr="00E05E77" w:rsidRDefault="00CD1B23" w:rsidP="00E05E77">
      <w:pPr>
        <w:ind w:right="-1" w:firstLine="709"/>
        <w:jc w:val="both"/>
        <w:rPr>
          <w:sz w:val="28"/>
          <w:szCs w:val="28"/>
        </w:rPr>
      </w:pPr>
      <w:r w:rsidRPr="00E05E77">
        <w:rPr>
          <w:sz w:val="28"/>
          <w:szCs w:val="28"/>
        </w:rPr>
        <w:t>Кроме того, рекомендуется пользоваться дополнительной литературой. В электронном зале библиотеки Вы можете познакомиться с электронными версиями учебников и учебно-методических материалов по планированию деятельности предприятия.</w:t>
      </w:r>
    </w:p>
    <w:p w:rsidR="00CD1B23" w:rsidRDefault="00CD1B23" w:rsidP="00DD36F9">
      <w:pPr>
        <w:ind w:right="-1" w:firstLine="709"/>
        <w:jc w:val="both"/>
        <w:rPr>
          <w:sz w:val="28"/>
          <w:szCs w:val="28"/>
        </w:rPr>
      </w:pPr>
    </w:p>
    <w:p w:rsidR="00CD1B23" w:rsidRDefault="00CD1B23" w:rsidP="00DD36F9">
      <w:pPr>
        <w:ind w:right="-1" w:firstLine="709"/>
        <w:jc w:val="both"/>
        <w:rPr>
          <w:sz w:val="28"/>
          <w:szCs w:val="28"/>
        </w:rPr>
      </w:pPr>
    </w:p>
    <w:p w:rsidR="00CD1B23" w:rsidRDefault="00CD1B23" w:rsidP="00DD36F9">
      <w:pPr>
        <w:ind w:right="-1" w:firstLine="709"/>
        <w:jc w:val="both"/>
        <w:rPr>
          <w:sz w:val="28"/>
          <w:szCs w:val="28"/>
        </w:rPr>
      </w:pPr>
    </w:p>
    <w:p w:rsidR="00CD1B23" w:rsidRDefault="00CD1B23" w:rsidP="00DD36F9">
      <w:pPr>
        <w:ind w:right="-1" w:firstLine="709"/>
        <w:jc w:val="both"/>
        <w:rPr>
          <w:sz w:val="28"/>
          <w:szCs w:val="28"/>
        </w:rPr>
      </w:pPr>
    </w:p>
    <w:p w:rsidR="00CD1B23" w:rsidRDefault="00CD1B23" w:rsidP="00DD36F9">
      <w:pPr>
        <w:ind w:right="-1" w:firstLine="709"/>
        <w:jc w:val="both"/>
        <w:rPr>
          <w:sz w:val="28"/>
          <w:szCs w:val="28"/>
        </w:rPr>
      </w:pPr>
    </w:p>
    <w:p w:rsidR="00CD1B23" w:rsidRDefault="00CD1B23" w:rsidP="00DD36F9">
      <w:pPr>
        <w:ind w:right="-1" w:firstLine="709"/>
        <w:jc w:val="both"/>
        <w:rPr>
          <w:sz w:val="28"/>
          <w:szCs w:val="28"/>
        </w:rPr>
      </w:pPr>
    </w:p>
    <w:p w:rsidR="00CD1B23" w:rsidRDefault="00CD1B23" w:rsidP="00DD36F9">
      <w:pPr>
        <w:ind w:right="-1" w:firstLine="709"/>
        <w:jc w:val="both"/>
        <w:rPr>
          <w:sz w:val="28"/>
          <w:szCs w:val="28"/>
        </w:rPr>
      </w:pPr>
    </w:p>
    <w:p w:rsidR="00CD1B23" w:rsidRDefault="00CD1B23" w:rsidP="00DD36F9">
      <w:pPr>
        <w:ind w:right="-1" w:firstLine="709"/>
        <w:jc w:val="both"/>
        <w:rPr>
          <w:sz w:val="28"/>
          <w:szCs w:val="28"/>
        </w:rPr>
      </w:pPr>
    </w:p>
    <w:p w:rsidR="00CD1B23" w:rsidRDefault="00CD1B23" w:rsidP="00DD36F9">
      <w:pPr>
        <w:ind w:right="-1" w:firstLine="709"/>
        <w:jc w:val="both"/>
        <w:rPr>
          <w:sz w:val="28"/>
          <w:szCs w:val="28"/>
        </w:rPr>
      </w:pPr>
    </w:p>
    <w:p w:rsidR="00CD1B23" w:rsidRDefault="00CD1B23" w:rsidP="00DD36F9">
      <w:pPr>
        <w:ind w:right="-1" w:firstLine="709"/>
        <w:jc w:val="both"/>
        <w:rPr>
          <w:sz w:val="28"/>
          <w:szCs w:val="28"/>
        </w:rPr>
      </w:pPr>
    </w:p>
    <w:p w:rsidR="00CD1B23" w:rsidRDefault="00CD1B23" w:rsidP="00DD36F9">
      <w:pPr>
        <w:ind w:right="-1" w:firstLine="709"/>
        <w:jc w:val="both"/>
        <w:rPr>
          <w:sz w:val="28"/>
          <w:szCs w:val="28"/>
        </w:rPr>
      </w:pPr>
    </w:p>
    <w:p w:rsidR="00CD1B23" w:rsidRDefault="00CD1B23" w:rsidP="00DD36F9">
      <w:pPr>
        <w:ind w:right="-1" w:firstLine="709"/>
        <w:jc w:val="both"/>
        <w:rPr>
          <w:sz w:val="28"/>
          <w:szCs w:val="28"/>
        </w:rPr>
      </w:pPr>
    </w:p>
    <w:p w:rsidR="00CD1B23" w:rsidRDefault="00CD1B23" w:rsidP="00DD36F9">
      <w:pPr>
        <w:ind w:right="-1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 Организационно-экономические основы предпринимательства</w:t>
      </w:r>
    </w:p>
    <w:p w:rsidR="00CD1B23" w:rsidRDefault="00CD1B23" w:rsidP="00DD36F9">
      <w:pPr>
        <w:ind w:right="-1" w:firstLine="709"/>
        <w:jc w:val="both"/>
        <w:rPr>
          <w:b/>
          <w:sz w:val="28"/>
          <w:szCs w:val="28"/>
        </w:rPr>
      </w:pPr>
    </w:p>
    <w:p w:rsidR="00CD1B23" w:rsidRPr="005B4B81" w:rsidRDefault="00CD1B23" w:rsidP="005B4B81">
      <w:pPr>
        <w:ind w:left="709"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 Понятие и классификация видов бизнеса</w:t>
      </w:r>
    </w:p>
    <w:p w:rsidR="00CD1B23" w:rsidRDefault="00CD1B23" w:rsidP="005B4B81">
      <w:pPr>
        <w:ind w:left="709" w:right="-1"/>
        <w:jc w:val="both"/>
        <w:rPr>
          <w:sz w:val="28"/>
          <w:szCs w:val="28"/>
        </w:rPr>
      </w:pPr>
    </w:p>
    <w:p w:rsidR="00CD1B23" w:rsidRPr="0096103C" w:rsidRDefault="00CD1B23" w:rsidP="0096103C">
      <w:pPr>
        <w:ind w:firstLine="709"/>
        <w:jc w:val="both"/>
        <w:rPr>
          <w:b/>
          <w:sz w:val="28"/>
          <w:szCs w:val="28"/>
        </w:rPr>
      </w:pPr>
      <w:r w:rsidRPr="0096103C">
        <w:rPr>
          <w:b/>
          <w:sz w:val="28"/>
          <w:szCs w:val="28"/>
        </w:rPr>
        <w:t xml:space="preserve">Учебные цели </w:t>
      </w:r>
      <w:r w:rsidRPr="0096103C">
        <w:rPr>
          <w:sz w:val="28"/>
          <w:szCs w:val="28"/>
        </w:rPr>
        <w:t>–</w:t>
      </w:r>
      <w:r w:rsidRPr="0096103C">
        <w:rPr>
          <w:b/>
          <w:sz w:val="28"/>
          <w:szCs w:val="28"/>
        </w:rPr>
        <w:t xml:space="preserve"> </w:t>
      </w:r>
      <w:r w:rsidRPr="0096103C">
        <w:rPr>
          <w:sz w:val="28"/>
          <w:szCs w:val="28"/>
        </w:rPr>
        <w:t>знание сущност</w:t>
      </w:r>
      <w:r>
        <w:rPr>
          <w:sz w:val="28"/>
          <w:szCs w:val="28"/>
        </w:rPr>
        <w:t>и</w:t>
      </w:r>
      <w:r w:rsidRPr="0096103C">
        <w:rPr>
          <w:sz w:val="28"/>
          <w:szCs w:val="28"/>
        </w:rPr>
        <w:t xml:space="preserve"> понятий «бизнес» и «предпринимательство»</w:t>
      </w:r>
      <w:r>
        <w:rPr>
          <w:sz w:val="28"/>
          <w:szCs w:val="28"/>
        </w:rPr>
        <w:t xml:space="preserve">; </w:t>
      </w:r>
      <w:r w:rsidRPr="0096103C">
        <w:rPr>
          <w:sz w:val="28"/>
          <w:szCs w:val="28"/>
        </w:rPr>
        <w:t>изучить объекты и субъекты предпринимательства</w:t>
      </w:r>
      <w:r>
        <w:rPr>
          <w:sz w:val="28"/>
          <w:szCs w:val="28"/>
        </w:rPr>
        <w:t xml:space="preserve">, а также </w:t>
      </w:r>
      <w:r w:rsidRPr="0096103C">
        <w:rPr>
          <w:sz w:val="28"/>
          <w:szCs w:val="28"/>
        </w:rPr>
        <w:t>виды бизнеса.</w:t>
      </w:r>
      <w:r w:rsidRPr="0096103C">
        <w:rPr>
          <w:b/>
          <w:sz w:val="28"/>
          <w:szCs w:val="28"/>
        </w:rPr>
        <w:t xml:space="preserve"> </w:t>
      </w:r>
    </w:p>
    <w:p w:rsidR="00CD1B23" w:rsidRDefault="00CD1B23" w:rsidP="005B4B81">
      <w:pPr>
        <w:ind w:firstLine="709"/>
        <w:rPr>
          <w:b/>
          <w:sz w:val="28"/>
          <w:szCs w:val="28"/>
        </w:rPr>
      </w:pPr>
    </w:p>
    <w:p w:rsidR="00CD1B23" w:rsidRDefault="00CD1B23" w:rsidP="005B4B81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Вопросы:</w:t>
      </w:r>
    </w:p>
    <w:p w:rsidR="00CD1B23" w:rsidRPr="00DD79C2" w:rsidRDefault="00CD1B23" w:rsidP="00DD79C2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D79C2">
        <w:rPr>
          <w:sz w:val="28"/>
          <w:szCs w:val="28"/>
        </w:rPr>
        <w:t xml:space="preserve">Понятие бизнеса. Бизнес и предпринимательство. </w:t>
      </w:r>
    </w:p>
    <w:p w:rsidR="00CD1B23" w:rsidRPr="00DD79C2" w:rsidRDefault="00CD1B23" w:rsidP="00DD79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D79C2">
        <w:rPr>
          <w:sz w:val="28"/>
          <w:szCs w:val="28"/>
        </w:rPr>
        <w:t xml:space="preserve">Субъекты и объекты предпринимательства. Основные черты современного предпринимательства. </w:t>
      </w:r>
    </w:p>
    <w:p w:rsidR="00CD1B23" w:rsidRPr="00DD79C2" w:rsidRDefault="00CD1B23" w:rsidP="00DD79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D79C2">
        <w:rPr>
          <w:sz w:val="28"/>
          <w:szCs w:val="28"/>
        </w:rPr>
        <w:t>Основные виды бизнеса</w:t>
      </w:r>
      <w:r>
        <w:rPr>
          <w:sz w:val="28"/>
          <w:szCs w:val="28"/>
        </w:rPr>
        <w:t>.</w:t>
      </w:r>
    </w:p>
    <w:p w:rsidR="00CD1B23" w:rsidRDefault="00CD1B23" w:rsidP="00DD79C2">
      <w:pPr>
        <w:ind w:firstLine="709"/>
        <w:rPr>
          <w:b/>
          <w:sz w:val="28"/>
          <w:szCs w:val="28"/>
        </w:rPr>
      </w:pPr>
    </w:p>
    <w:p w:rsidR="00CD1B23" w:rsidRDefault="00CD1B23" w:rsidP="004446D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Методические указания</w:t>
      </w:r>
      <w:r>
        <w:rPr>
          <w:sz w:val="28"/>
          <w:szCs w:val="28"/>
        </w:rPr>
        <w:t xml:space="preserve"> </w:t>
      </w:r>
    </w:p>
    <w:p w:rsidR="00CD1B23" w:rsidRDefault="00CD1B23" w:rsidP="00E02516">
      <w:pPr>
        <w:ind w:firstLine="709"/>
        <w:jc w:val="both"/>
        <w:rPr>
          <w:sz w:val="28"/>
          <w:szCs w:val="28"/>
        </w:rPr>
      </w:pPr>
      <w:r w:rsidRPr="004446D5">
        <w:rPr>
          <w:sz w:val="28"/>
          <w:szCs w:val="28"/>
        </w:rPr>
        <w:t>После изучения данной темы Вы должны</w:t>
      </w:r>
      <w:r>
        <w:rPr>
          <w:sz w:val="28"/>
          <w:szCs w:val="28"/>
        </w:rPr>
        <w:t xml:space="preserve"> быть способны:</w:t>
      </w:r>
    </w:p>
    <w:p w:rsidR="00CD1B23" w:rsidRDefault="00CD1B23" w:rsidP="00E025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раскрыть эволюцию развития терминов «предприниматель» и «предпринимательство»;</w:t>
      </w:r>
    </w:p>
    <w:p w:rsidR="00CD1B23" w:rsidRDefault="00CD1B23" w:rsidP="00E025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показать существенное свойство, отличающее предпринимательство и бизнес;</w:t>
      </w:r>
    </w:p>
    <w:p w:rsidR="00CD1B23" w:rsidRDefault="00CD1B23" w:rsidP="00E025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раскрыть сущность бизнеса: его объекты, субъекты и цели; условия и факторы развития;</w:t>
      </w:r>
    </w:p>
    <w:p w:rsidR="00CD1B23" w:rsidRDefault="00CD1B23" w:rsidP="00E025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охарактеризовать три основные концепции бизнеса: позитивную, критическую и прагматическую;</w:t>
      </w:r>
    </w:p>
    <w:p w:rsidR="00CD1B23" w:rsidRDefault="00CD1B23" w:rsidP="00E025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привести функции современного бизнеса;</w:t>
      </w:r>
    </w:p>
    <w:p w:rsidR="00CD1B23" w:rsidRDefault="00CD1B23" w:rsidP="00E025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раскрыть основные родовые черты современного бизнеса;</w:t>
      </w:r>
    </w:p>
    <w:p w:rsidR="00CD1B23" w:rsidRDefault="00CD1B23" w:rsidP="00E025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 различать между собой субъектов малого, среднего и крупного предпринимательства;</w:t>
      </w:r>
    </w:p>
    <w:p w:rsidR="00CD1B23" w:rsidRDefault="00CD1B23" w:rsidP="00E025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и) классифицировать предпринимательскую деятельность по различным признакам: по формам собственности, по признакам законности, по распространению деятельности на различных территориях, по темпам роста, уровню прибыльности и доходности, по использованию в процессе своей деятельности инноваций, нововведений, по количеству участников собственного дела, по численности всего персонала, по формам ответственности;</w:t>
      </w:r>
    </w:p>
    <w:p w:rsidR="00CD1B23" w:rsidRDefault="00CD1B23" w:rsidP="00E025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к) уметь выделять виды бизнеса (производственный, коммерческий, финансовый, бизнес в сфере услуг) с учетом направленности предпринимательской деятельности, объекта капитала и получения конкретных результатов;</w:t>
      </w:r>
    </w:p>
    <w:p w:rsidR="00CD1B23" w:rsidRDefault="00CD1B23" w:rsidP="00E025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л) привести сильные и слабые стороны различных видов бизнеса.</w:t>
      </w:r>
    </w:p>
    <w:p w:rsidR="00CD1B23" w:rsidRDefault="00CD1B23" w:rsidP="00E02516">
      <w:pPr>
        <w:ind w:firstLine="709"/>
        <w:jc w:val="both"/>
        <w:rPr>
          <w:b/>
          <w:sz w:val="28"/>
          <w:szCs w:val="28"/>
        </w:rPr>
      </w:pPr>
    </w:p>
    <w:p w:rsidR="00CD1B23" w:rsidRDefault="00CD1B23" w:rsidP="00E02516">
      <w:pPr>
        <w:ind w:firstLine="709"/>
        <w:jc w:val="both"/>
        <w:rPr>
          <w:b/>
          <w:sz w:val="28"/>
          <w:szCs w:val="28"/>
        </w:rPr>
      </w:pPr>
      <w:r w:rsidRPr="00D66337">
        <w:rPr>
          <w:b/>
          <w:sz w:val="28"/>
          <w:szCs w:val="28"/>
        </w:rPr>
        <w:t>Контрольные вопросы:</w:t>
      </w:r>
    </w:p>
    <w:p w:rsidR="00CD1B23" w:rsidRPr="004446D5" w:rsidRDefault="00CD1B23" w:rsidP="004446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446D5">
        <w:rPr>
          <w:sz w:val="28"/>
          <w:szCs w:val="28"/>
        </w:rPr>
        <w:t>Дайте определение предпринимательству.</w:t>
      </w:r>
    </w:p>
    <w:p w:rsidR="00CD1B23" w:rsidRPr="004446D5" w:rsidRDefault="00CD1B23" w:rsidP="004446D5">
      <w:pPr>
        <w:ind w:firstLine="709"/>
        <w:jc w:val="both"/>
        <w:rPr>
          <w:sz w:val="28"/>
          <w:szCs w:val="28"/>
        </w:rPr>
      </w:pPr>
      <w:r w:rsidRPr="004446D5">
        <w:rPr>
          <w:sz w:val="28"/>
          <w:szCs w:val="28"/>
        </w:rPr>
        <w:t>2. Какие виды предпринимательской деятельности вам известны?</w:t>
      </w:r>
    </w:p>
    <w:p w:rsidR="00CD1B23" w:rsidRPr="004446D5" w:rsidRDefault="00CD1B23" w:rsidP="004446D5">
      <w:pPr>
        <w:ind w:firstLine="709"/>
        <w:jc w:val="both"/>
        <w:rPr>
          <w:sz w:val="28"/>
          <w:szCs w:val="28"/>
        </w:rPr>
      </w:pPr>
      <w:r w:rsidRPr="004446D5">
        <w:rPr>
          <w:sz w:val="28"/>
          <w:szCs w:val="28"/>
        </w:rPr>
        <w:t>3. Назовите основные признаки и принципы предпринимательской деятельности.</w:t>
      </w:r>
    </w:p>
    <w:p w:rsidR="00CD1B23" w:rsidRPr="004446D5" w:rsidRDefault="00CD1B23" w:rsidP="004446D5">
      <w:pPr>
        <w:ind w:firstLine="709"/>
        <w:jc w:val="both"/>
        <w:rPr>
          <w:sz w:val="28"/>
          <w:szCs w:val="28"/>
        </w:rPr>
      </w:pPr>
      <w:r w:rsidRPr="004446D5">
        <w:rPr>
          <w:sz w:val="28"/>
          <w:szCs w:val="28"/>
        </w:rPr>
        <w:t>4.  Назовите основных субъектов малого предпринимательства.</w:t>
      </w:r>
    </w:p>
    <w:p w:rsidR="00CD1B23" w:rsidRPr="004446D5" w:rsidRDefault="00CD1B23" w:rsidP="004446D5">
      <w:pPr>
        <w:ind w:firstLine="709"/>
        <w:jc w:val="both"/>
        <w:rPr>
          <w:sz w:val="28"/>
          <w:szCs w:val="28"/>
        </w:rPr>
      </w:pPr>
      <w:r w:rsidRPr="004446D5">
        <w:rPr>
          <w:sz w:val="28"/>
          <w:szCs w:val="28"/>
        </w:rPr>
        <w:t>5.  Чем отличаются субъекты малого предпринимательства от субъектов среднего и крупного предпринимательства?</w:t>
      </w:r>
    </w:p>
    <w:p w:rsidR="00CD1B23" w:rsidRPr="004446D5" w:rsidRDefault="00CD1B23" w:rsidP="004446D5">
      <w:pPr>
        <w:ind w:firstLine="709"/>
        <w:jc w:val="both"/>
        <w:rPr>
          <w:sz w:val="28"/>
          <w:szCs w:val="28"/>
        </w:rPr>
      </w:pPr>
      <w:r w:rsidRPr="004446D5">
        <w:rPr>
          <w:sz w:val="28"/>
          <w:szCs w:val="28"/>
        </w:rPr>
        <w:t>6. Назовите виды индивидуального предпринимательства.</w:t>
      </w:r>
    </w:p>
    <w:p w:rsidR="00CD1B23" w:rsidRPr="004446D5" w:rsidRDefault="00CD1B23" w:rsidP="004446D5">
      <w:pPr>
        <w:ind w:firstLine="709"/>
        <w:jc w:val="both"/>
        <w:rPr>
          <w:sz w:val="28"/>
          <w:szCs w:val="28"/>
        </w:rPr>
      </w:pPr>
      <w:r w:rsidRPr="004446D5">
        <w:rPr>
          <w:sz w:val="28"/>
          <w:szCs w:val="28"/>
        </w:rPr>
        <w:t>7. Дайте понятие организации бизнеса.</w:t>
      </w:r>
    </w:p>
    <w:p w:rsidR="00CD1B23" w:rsidRPr="004446D5" w:rsidRDefault="00CD1B23" w:rsidP="004446D5">
      <w:pPr>
        <w:ind w:firstLine="709"/>
        <w:jc w:val="both"/>
        <w:rPr>
          <w:sz w:val="28"/>
          <w:szCs w:val="28"/>
        </w:rPr>
      </w:pPr>
      <w:r w:rsidRPr="004446D5">
        <w:rPr>
          <w:sz w:val="28"/>
          <w:szCs w:val="28"/>
        </w:rPr>
        <w:t>8. Какие виды бизнеса вам известны?</w:t>
      </w:r>
    </w:p>
    <w:p w:rsidR="00CD1B23" w:rsidRPr="004446D5" w:rsidRDefault="00CD1B23" w:rsidP="004446D5">
      <w:pPr>
        <w:ind w:firstLine="709"/>
        <w:jc w:val="both"/>
        <w:rPr>
          <w:sz w:val="28"/>
          <w:szCs w:val="28"/>
        </w:rPr>
      </w:pPr>
      <w:r w:rsidRPr="004446D5">
        <w:rPr>
          <w:sz w:val="28"/>
          <w:szCs w:val="28"/>
        </w:rPr>
        <w:t xml:space="preserve">9. Дайте характеристику </w:t>
      </w:r>
      <w:r>
        <w:rPr>
          <w:sz w:val="28"/>
          <w:szCs w:val="28"/>
        </w:rPr>
        <w:t xml:space="preserve">различным </w:t>
      </w:r>
      <w:r w:rsidRPr="004446D5">
        <w:rPr>
          <w:sz w:val="28"/>
          <w:szCs w:val="28"/>
        </w:rPr>
        <w:t>видам бизнеса</w:t>
      </w:r>
      <w:r>
        <w:rPr>
          <w:sz w:val="28"/>
          <w:szCs w:val="28"/>
        </w:rPr>
        <w:t>.</w:t>
      </w:r>
    </w:p>
    <w:p w:rsidR="00CD1B23" w:rsidRDefault="00CD1B23" w:rsidP="004446D5">
      <w:pPr>
        <w:ind w:firstLine="709"/>
        <w:jc w:val="both"/>
        <w:rPr>
          <w:b/>
          <w:sz w:val="28"/>
          <w:szCs w:val="28"/>
        </w:rPr>
      </w:pPr>
    </w:p>
    <w:p w:rsidR="00CD1B23" w:rsidRDefault="00CD1B23" w:rsidP="005B4B81">
      <w:pPr>
        <w:ind w:firstLine="709"/>
        <w:rPr>
          <w:b/>
          <w:sz w:val="28"/>
          <w:szCs w:val="28"/>
        </w:rPr>
      </w:pPr>
      <w:r w:rsidRPr="00F337F3">
        <w:rPr>
          <w:b/>
          <w:sz w:val="28"/>
          <w:szCs w:val="28"/>
        </w:rPr>
        <w:t xml:space="preserve"> 1.2 </w:t>
      </w:r>
      <w:r>
        <w:rPr>
          <w:b/>
          <w:sz w:val="28"/>
          <w:szCs w:val="28"/>
        </w:rPr>
        <w:t>Организация среднего и малого бизнеса</w:t>
      </w:r>
    </w:p>
    <w:p w:rsidR="00CD1B23" w:rsidRDefault="00CD1B23" w:rsidP="005B4B81">
      <w:pPr>
        <w:ind w:firstLine="709"/>
        <w:rPr>
          <w:b/>
          <w:sz w:val="28"/>
          <w:szCs w:val="28"/>
        </w:rPr>
      </w:pPr>
    </w:p>
    <w:p w:rsidR="00CD1B23" w:rsidRDefault="00CD1B23" w:rsidP="00F337F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Учебные цели  </w:t>
      </w:r>
      <w:r w:rsidRPr="00F337F3">
        <w:rPr>
          <w:sz w:val="28"/>
          <w:szCs w:val="28"/>
        </w:rPr>
        <w:t xml:space="preserve">– </w:t>
      </w:r>
      <w:r w:rsidRPr="00E75E72">
        <w:rPr>
          <w:sz w:val="28"/>
          <w:szCs w:val="28"/>
        </w:rPr>
        <w:t>изучить</w:t>
      </w:r>
      <w:r>
        <w:rPr>
          <w:sz w:val="28"/>
          <w:szCs w:val="28"/>
        </w:rPr>
        <w:t xml:space="preserve"> особенности организации малого и среднего бизнеса.</w:t>
      </w:r>
    </w:p>
    <w:p w:rsidR="00CD1B23" w:rsidRDefault="00CD1B23" w:rsidP="00F337F3">
      <w:pPr>
        <w:jc w:val="both"/>
        <w:rPr>
          <w:b/>
          <w:sz w:val="28"/>
          <w:szCs w:val="28"/>
        </w:rPr>
      </w:pPr>
    </w:p>
    <w:p w:rsidR="00CD1B23" w:rsidRDefault="00CD1B23" w:rsidP="00F337F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Вопросы:</w:t>
      </w:r>
    </w:p>
    <w:p w:rsidR="00CD1B23" w:rsidRPr="00AE51EA" w:rsidRDefault="00CD1B23" w:rsidP="00AE51EA">
      <w:pPr>
        <w:numPr>
          <w:ilvl w:val="0"/>
          <w:numId w:val="10"/>
        </w:numPr>
        <w:jc w:val="both"/>
        <w:rPr>
          <w:bCs/>
          <w:sz w:val="28"/>
          <w:szCs w:val="28"/>
        </w:rPr>
      </w:pPr>
      <w:r w:rsidRPr="00AE51EA">
        <w:rPr>
          <w:bCs/>
          <w:sz w:val="28"/>
          <w:szCs w:val="28"/>
        </w:rPr>
        <w:t xml:space="preserve">Становление, развитие и современное состояние малого и среднего бизнеса в Казахстане </w:t>
      </w:r>
    </w:p>
    <w:p w:rsidR="00CD1B23" w:rsidRPr="00AE51EA" w:rsidRDefault="00CD1B23" w:rsidP="00AE51EA">
      <w:pPr>
        <w:numPr>
          <w:ilvl w:val="0"/>
          <w:numId w:val="10"/>
        </w:numPr>
        <w:jc w:val="both"/>
        <w:rPr>
          <w:bCs/>
          <w:sz w:val="28"/>
          <w:szCs w:val="28"/>
        </w:rPr>
      </w:pPr>
      <w:r w:rsidRPr="00AE51EA">
        <w:rPr>
          <w:bCs/>
          <w:sz w:val="28"/>
          <w:szCs w:val="28"/>
        </w:rPr>
        <w:t xml:space="preserve">Основные законы, регулирующие предпринимательскую деятельность в Казахстане. </w:t>
      </w:r>
    </w:p>
    <w:p w:rsidR="00CD1B23" w:rsidRDefault="00CD1B23" w:rsidP="00F337F3">
      <w:pPr>
        <w:ind w:firstLine="709"/>
        <w:rPr>
          <w:sz w:val="28"/>
          <w:szCs w:val="28"/>
        </w:rPr>
      </w:pPr>
    </w:p>
    <w:p w:rsidR="00CD1B23" w:rsidRDefault="00CD1B23" w:rsidP="00F337F3">
      <w:pPr>
        <w:ind w:firstLine="709"/>
        <w:rPr>
          <w:b/>
          <w:sz w:val="28"/>
          <w:szCs w:val="28"/>
        </w:rPr>
      </w:pPr>
      <w:r w:rsidRPr="00F337F3">
        <w:rPr>
          <w:b/>
          <w:sz w:val="28"/>
          <w:szCs w:val="28"/>
        </w:rPr>
        <w:t>Методические указания</w:t>
      </w:r>
    </w:p>
    <w:p w:rsidR="00CD1B23" w:rsidRDefault="00CD1B23" w:rsidP="00BB3503">
      <w:pPr>
        <w:ind w:firstLine="709"/>
        <w:jc w:val="both"/>
        <w:rPr>
          <w:sz w:val="28"/>
          <w:szCs w:val="28"/>
        </w:rPr>
      </w:pPr>
      <w:r w:rsidRPr="004446D5">
        <w:rPr>
          <w:sz w:val="28"/>
          <w:szCs w:val="28"/>
        </w:rPr>
        <w:t>После изучения данной темы Вы должны</w:t>
      </w:r>
      <w:r>
        <w:rPr>
          <w:sz w:val="28"/>
          <w:szCs w:val="28"/>
        </w:rPr>
        <w:t xml:space="preserve"> быть способны:</w:t>
      </w:r>
    </w:p>
    <w:p w:rsidR="00CD1B23" w:rsidRDefault="00CD1B23" w:rsidP="00BB35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раскрыть критерии отнесения предпринимателей к субъектам малого и среднего бизнеса в РК;</w:t>
      </w:r>
    </w:p>
    <w:p w:rsidR="00CD1B23" w:rsidRDefault="00CD1B23" w:rsidP="00BB35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знать, какие индивидуальные предприниматели и юридические лица не относятся к субъектам малого предпринимательства;</w:t>
      </w:r>
    </w:p>
    <w:p w:rsidR="00CD1B23" w:rsidRDefault="00CD1B23" w:rsidP="00BB35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охарактеризовать четыре этапа становления и развития малого и среднего бизнеса в РК;</w:t>
      </w:r>
    </w:p>
    <w:p w:rsidR="00CD1B23" w:rsidRPr="00BB3503" w:rsidRDefault="00CD1B23" w:rsidP="00BB35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BB3503">
        <w:rPr>
          <w:sz w:val="28"/>
          <w:szCs w:val="28"/>
        </w:rPr>
        <w:t>привести законы, которыми регулируется деятельность всех суб</w:t>
      </w:r>
      <w:r>
        <w:rPr>
          <w:sz w:val="28"/>
          <w:szCs w:val="28"/>
        </w:rPr>
        <w:t>ъектов предпринимательства в РК.</w:t>
      </w:r>
    </w:p>
    <w:p w:rsidR="00CD1B23" w:rsidRDefault="00CD1B23" w:rsidP="0070540C">
      <w:pPr>
        <w:ind w:right="-381" w:firstLine="709"/>
        <w:rPr>
          <w:b/>
          <w:sz w:val="28"/>
          <w:szCs w:val="28"/>
        </w:rPr>
      </w:pPr>
    </w:p>
    <w:p w:rsidR="00CD1B23" w:rsidRPr="0070540C" w:rsidRDefault="00CD1B23" w:rsidP="0070540C">
      <w:pPr>
        <w:ind w:right="-381" w:firstLine="709"/>
        <w:rPr>
          <w:b/>
          <w:sz w:val="28"/>
          <w:szCs w:val="28"/>
        </w:rPr>
      </w:pPr>
      <w:r w:rsidRPr="0070540C">
        <w:rPr>
          <w:b/>
          <w:sz w:val="28"/>
          <w:szCs w:val="28"/>
        </w:rPr>
        <w:t>Контрольные вопросы:</w:t>
      </w:r>
    </w:p>
    <w:p w:rsidR="00CD1B23" w:rsidRPr="00BB3503" w:rsidRDefault="00CD1B23" w:rsidP="00BB3503">
      <w:pPr>
        <w:numPr>
          <w:ilvl w:val="0"/>
          <w:numId w:val="11"/>
        </w:numPr>
        <w:ind w:right="-381"/>
        <w:jc w:val="both"/>
        <w:rPr>
          <w:bCs/>
          <w:sz w:val="28"/>
          <w:szCs w:val="28"/>
        </w:rPr>
      </w:pPr>
      <w:r w:rsidRPr="00BB3503">
        <w:rPr>
          <w:bCs/>
          <w:sz w:val="28"/>
          <w:szCs w:val="28"/>
        </w:rPr>
        <w:t>Перечислите и охарактеризуйте основные этапы развития малого и среднего бизнеса в Казахстане?</w:t>
      </w:r>
    </w:p>
    <w:p w:rsidR="00CD1B23" w:rsidRPr="00BB3503" w:rsidRDefault="00CD1B23" w:rsidP="00BB3503">
      <w:pPr>
        <w:numPr>
          <w:ilvl w:val="0"/>
          <w:numId w:val="11"/>
        </w:numPr>
        <w:ind w:right="-381"/>
        <w:jc w:val="both"/>
        <w:rPr>
          <w:bCs/>
          <w:sz w:val="28"/>
          <w:szCs w:val="28"/>
        </w:rPr>
      </w:pPr>
      <w:r w:rsidRPr="00BB3503">
        <w:rPr>
          <w:bCs/>
          <w:sz w:val="28"/>
          <w:szCs w:val="28"/>
        </w:rPr>
        <w:t>Какие основные законы были приняты на каждом из этапов развития малого и среднего бизнеса в Казахстане и что они регулировали?</w:t>
      </w:r>
    </w:p>
    <w:p w:rsidR="00CD1B23" w:rsidRPr="00BB3503" w:rsidRDefault="00CD1B23" w:rsidP="00BB3503">
      <w:pPr>
        <w:numPr>
          <w:ilvl w:val="0"/>
          <w:numId w:val="11"/>
        </w:numPr>
        <w:ind w:right="-381"/>
        <w:jc w:val="both"/>
        <w:rPr>
          <w:bCs/>
          <w:sz w:val="28"/>
          <w:szCs w:val="28"/>
        </w:rPr>
      </w:pPr>
      <w:r w:rsidRPr="00BB3503">
        <w:rPr>
          <w:bCs/>
          <w:sz w:val="28"/>
          <w:szCs w:val="28"/>
        </w:rPr>
        <w:t xml:space="preserve">В чем </w:t>
      </w:r>
      <w:r>
        <w:rPr>
          <w:bCs/>
          <w:sz w:val="28"/>
          <w:szCs w:val="28"/>
        </w:rPr>
        <w:t xml:space="preserve">состоит </w:t>
      </w:r>
      <w:r w:rsidRPr="00BB3503">
        <w:rPr>
          <w:bCs/>
          <w:sz w:val="28"/>
          <w:szCs w:val="28"/>
        </w:rPr>
        <w:t>отличие малого, среднего  и крупного бизнеса?</w:t>
      </w:r>
    </w:p>
    <w:p w:rsidR="00CD1B23" w:rsidRDefault="00CD1B23" w:rsidP="00BB3503">
      <w:pPr>
        <w:ind w:right="-381" w:firstLine="709"/>
        <w:rPr>
          <w:sz w:val="28"/>
          <w:szCs w:val="28"/>
        </w:rPr>
      </w:pPr>
    </w:p>
    <w:p w:rsidR="00CD1B23" w:rsidRDefault="00CD1B23" w:rsidP="0070540C">
      <w:pPr>
        <w:ind w:firstLine="709"/>
        <w:rPr>
          <w:b/>
          <w:sz w:val="28"/>
          <w:szCs w:val="28"/>
        </w:rPr>
      </w:pPr>
      <w:r w:rsidRPr="0070540C">
        <w:rPr>
          <w:b/>
          <w:sz w:val="28"/>
          <w:szCs w:val="28"/>
        </w:rPr>
        <w:t>1.3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Организация венчурного бизнеса</w:t>
      </w:r>
    </w:p>
    <w:p w:rsidR="00CD1B23" w:rsidRDefault="00CD1B23" w:rsidP="00BC7C55">
      <w:pPr>
        <w:ind w:firstLine="709"/>
        <w:jc w:val="both"/>
        <w:rPr>
          <w:b/>
          <w:sz w:val="28"/>
          <w:szCs w:val="28"/>
        </w:rPr>
      </w:pPr>
    </w:p>
    <w:p w:rsidR="00CD1B23" w:rsidRPr="006605D7" w:rsidRDefault="00CD1B23" w:rsidP="00BC7C5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Учебные цели – </w:t>
      </w:r>
      <w:r w:rsidRPr="003D7BE3">
        <w:rPr>
          <w:sz w:val="28"/>
          <w:szCs w:val="28"/>
        </w:rPr>
        <w:t xml:space="preserve">изучить </w:t>
      </w:r>
      <w:r>
        <w:rPr>
          <w:sz w:val="28"/>
          <w:szCs w:val="28"/>
        </w:rPr>
        <w:t>особенности организации венчурного бизнеса</w:t>
      </w:r>
    </w:p>
    <w:p w:rsidR="00CD1B23" w:rsidRDefault="00CD1B23" w:rsidP="00C8620C">
      <w:pPr>
        <w:jc w:val="both"/>
        <w:rPr>
          <w:b/>
          <w:sz w:val="28"/>
          <w:szCs w:val="28"/>
        </w:rPr>
      </w:pPr>
    </w:p>
    <w:p w:rsidR="00CD1B23" w:rsidRPr="006605D7" w:rsidRDefault="00CD1B23" w:rsidP="00C8620C">
      <w:pPr>
        <w:ind w:firstLine="709"/>
        <w:jc w:val="both"/>
        <w:rPr>
          <w:b/>
          <w:sz w:val="28"/>
          <w:szCs w:val="28"/>
        </w:rPr>
      </w:pPr>
      <w:r w:rsidRPr="006605D7">
        <w:rPr>
          <w:b/>
          <w:sz w:val="28"/>
          <w:szCs w:val="28"/>
        </w:rPr>
        <w:t>Вопросы:</w:t>
      </w:r>
    </w:p>
    <w:p w:rsidR="00CD1B23" w:rsidRPr="00CB4B0F" w:rsidRDefault="00CD1B23" w:rsidP="00CB4B0F">
      <w:pPr>
        <w:numPr>
          <w:ilvl w:val="0"/>
          <w:numId w:val="12"/>
        </w:numPr>
        <w:jc w:val="both"/>
        <w:rPr>
          <w:bCs/>
          <w:sz w:val="28"/>
          <w:szCs w:val="28"/>
        </w:rPr>
      </w:pPr>
      <w:r w:rsidRPr="00CB4B0F">
        <w:rPr>
          <w:bCs/>
          <w:sz w:val="28"/>
          <w:szCs w:val="28"/>
        </w:rPr>
        <w:t>Основы инновационной деятельности. Социально-экономическое значение инноваций. Виды инноваций.</w:t>
      </w:r>
    </w:p>
    <w:p w:rsidR="00CD1B23" w:rsidRPr="00CB4B0F" w:rsidRDefault="00CD1B23" w:rsidP="00CB4B0F">
      <w:pPr>
        <w:numPr>
          <w:ilvl w:val="0"/>
          <w:numId w:val="12"/>
        </w:numPr>
        <w:jc w:val="both"/>
        <w:rPr>
          <w:bCs/>
          <w:sz w:val="28"/>
          <w:szCs w:val="28"/>
        </w:rPr>
      </w:pPr>
      <w:r w:rsidRPr="00CB4B0F">
        <w:rPr>
          <w:bCs/>
          <w:sz w:val="28"/>
          <w:szCs w:val="28"/>
        </w:rPr>
        <w:t xml:space="preserve">Формы организации инновационной деятельности. </w:t>
      </w:r>
    </w:p>
    <w:p w:rsidR="00CD1B23" w:rsidRPr="00CB4B0F" w:rsidRDefault="00CD1B23" w:rsidP="00CB4B0F">
      <w:pPr>
        <w:numPr>
          <w:ilvl w:val="0"/>
          <w:numId w:val="12"/>
        </w:numPr>
        <w:jc w:val="both"/>
        <w:rPr>
          <w:bCs/>
          <w:sz w:val="28"/>
          <w:szCs w:val="28"/>
        </w:rPr>
      </w:pPr>
      <w:r w:rsidRPr="00CB4B0F">
        <w:rPr>
          <w:bCs/>
          <w:sz w:val="28"/>
          <w:szCs w:val="28"/>
        </w:rPr>
        <w:t xml:space="preserve">Сущность и особенности венчурного бизнеса. </w:t>
      </w:r>
    </w:p>
    <w:p w:rsidR="00CD1B23" w:rsidRPr="00CB4B0F" w:rsidRDefault="00CD1B23" w:rsidP="00CB4B0F">
      <w:pPr>
        <w:numPr>
          <w:ilvl w:val="0"/>
          <w:numId w:val="12"/>
        </w:numPr>
        <w:jc w:val="both"/>
        <w:rPr>
          <w:bCs/>
          <w:sz w:val="28"/>
          <w:szCs w:val="28"/>
        </w:rPr>
      </w:pPr>
      <w:r w:rsidRPr="00CB4B0F">
        <w:rPr>
          <w:bCs/>
          <w:sz w:val="28"/>
          <w:szCs w:val="28"/>
        </w:rPr>
        <w:t>Организация венчурного бизнеса и развитие инновационных технологий. Технопарки. Государственная поддержка инноваций.</w:t>
      </w:r>
    </w:p>
    <w:p w:rsidR="00CD1B23" w:rsidRDefault="00CD1B23" w:rsidP="00C3602A">
      <w:pPr>
        <w:ind w:firstLine="709"/>
        <w:rPr>
          <w:sz w:val="28"/>
          <w:szCs w:val="28"/>
        </w:rPr>
      </w:pPr>
    </w:p>
    <w:p w:rsidR="00CD1B23" w:rsidRPr="0070540C" w:rsidRDefault="00CD1B23" w:rsidP="00C3602A">
      <w:pPr>
        <w:ind w:firstLine="709"/>
        <w:rPr>
          <w:b/>
          <w:sz w:val="28"/>
          <w:szCs w:val="28"/>
        </w:rPr>
      </w:pPr>
      <w:r w:rsidRPr="0070540C">
        <w:rPr>
          <w:b/>
          <w:sz w:val="28"/>
          <w:szCs w:val="28"/>
        </w:rPr>
        <w:t xml:space="preserve">Методические </w:t>
      </w:r>
      <w:r>
        <w:rPr>
          <w:b/>
          <w:sz w:val="28"/>
          <w:szCs w:val="28"/>
        </w:rPr>
        <w:t xml:space="preserve"> указания</w:t>
      </w:r>
    </w:p>
    <w:p w:rsidR="00CD1B23" w:rsidRDefault="00CD1B23" w:rsidP="00C3602A">
      <w:pPr>
        <w:ind w:firstLine="709"/>
        <w:jc w:val="both"/>
        <w:rPr>
          <w:sz w:val="28"/>
          <w:szCs w:val="28"/>
        </w:rPr>
      </w:pPr>
      <w:r w:rsidRPr="004446D5">
        <w:rPr>
          <w:sz w:val="28"/>
          <w:szCs w:val="28"/>
        </w:rPr>
        <w:t>После изучения данной темы Вы должны</w:t>
      </w:r>
      <w:r>
        <w:rPr>
          <w:sz w:val="28"/>
          <w:szCs w:val="28"/>
        </w:rPr>
        <w:t xml:space="preserve"> быть способны:</w:t>
      </w:r>
    </w:p>
    <w:p w:rsidR="00CD1B23" w:rsidRDefault="00CD1B23" w:rsidP="00C360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раскрыть содержание моделей предпринимательской деятельности – классическую и инновационную;</w:t>
      </w:r>
    </w:p>
    <w:p w:rsidR="00CD1B23" w:rsidRDefault="00CD1B23" w:rsidP="00C360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привести экономические и социальные результаты инноваций в бизнесе;</w:t>
      </w:r>
    </w:p>
    <w:p w:rsidR="00CD1B23" w:rsidRDefault="00CD1B23" w:rsidP="00C360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охарактеризовать виды инноваций;</w:t>
      </w:r>
    </w:p>
    <w:p w:rsidR="00CD1B23" w:rsidRDefault="00CD1B23" w:rsidP="00C360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назвать формы организации инновационной деятельности и соответствующие им стратегии развития;</w:t>
      </w:r>
    </w:p>
    <w:p w:rsidR="00CD1B23" w:rsidRDefault="00CD1B23" w:rsidP="00C360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раскрыть суть  и особенности венчурного бизнеса (разделение и распределение риска), его преимущества (ускорение внедрения достижений технического прогресса, развитие возможностей антрепренерства, свобода в изменении порядка работ);</w:t>
      </w:r>
    </w:p>
    <w:p w:rsidR="00CD1B23" w:rsidRDefault="00CD1B23" w:rsidP="00C360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 охарактеризовать элементы инновационной инфраструктуры: бизнес-инкубаторы и технопарки;</w:t>
      </w:r>
    </w:p>
    <w:p w:rsidR="00CD1B23" w:rsidRDefault="00CD1B23" w:rsidP="00C360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и) привести </w:t>
      </w:r>
      <w:r w:rsidRPr="00B138FF">
        <w:rPr>
          <w:sz w:val="28"/>
          <w:szCs w:val="28"/>
        </w:rPr>
        <w:t>принципы и формы</w:t>
      </w:r>
      <w:r>
        <w:rPr>
          <w:sz w:val="28"/>
          <w:szCs w:val="28"/>
        </w:rPr>
        <w:t xml:space="preserve"> реализации инновационной деятельности на основании</w:t>
      </w:r>
      <w:r w:rsidRPr="00B138FF">
        <w:rPr>
          <w:color w:val="000000"/>
        </w:rPr>
        <w:t xml:space="preserve"> </w:t>
      </w:r>
      <w:r w:rsidRPr="00B138FF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B138FF">
        <w:rPr>
          <w:sz w:val="28"/>
          <w:szCs w:val="28"/>
        </w:rPr>
        <w:t xml:space="preserve"> Республики Казахстан «Об инновационной деятельности»</w:t>
      </w:r>
      <w:r>
        <w:rPr>
          <w:sz w:val="28"/>
          <w:szCs w:val="28"/>
        </w:rPr>
        <w:t>.</w:t>
      </w:r>
    </w:p>
    <w:p w:rsidR="00CD1B23" w:rsidRDefault="00CD1B23" w:rsidP="00C3602A">
      <w:pPr>
        <w:ind w:firstLine="709"/>
        <w:jc w:val="both"/>
        <w:rPr>
          <w:sz w:val="28"/>
          <w:szCs w:val="28"/>
        </w:rPr>
      </w:pPr>
    </w:p>
    <w:p w:rsidR="00CD1B23" w:rsidRPr="0070540C" w:rsidRDefault="00CD1B23" w:rsidP="00B138FF">
      <w:pPr>
        <w:ind w:right="-381" w:firstLine="709"/>
        <w:jc w:val="both"/>
        <w:rPr>
          <w:b/>
          <w:sz w:val="28"/>
          <w:szCs w:val="28"/>
        </w:rPr>
      </w:pPr>
      <w:r w:rsidRPr="0070540C">
        <w:rPr>
          <w:sz w:val="28"/>
          <w:szCs w:val="28"/>
        </w:rPr>
        <w:t xml:space="preserve"> </w:t>
      </w:r>
      <w:r w:rsidRPr="0070540C">
        <w:rPr>
          <w:b/>
          <w:sz w:val="28"/>
          <w:szCs w:val="28"/>
        </w:rPr>
        <w:t>Контрольные вопросы:</w:t>
      </w:r>
    </w:p>
    <w:p w:rsidR="00CD1B23" w:rsidRDefault="00CD1B23" w:rsidP="00246E47">
      <w:pPr>
        <w:numPr>
          <w:ilvl w:val="0"/>
          <w:numId w:val="13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Что представляют собой инновации и инновационная деятельность</w:t>
      </w:r>
      <w:r w:rsidRPr="00246E47">
        <w:rPr>
          <w:bCs/>
          <w:sz w:val="28"/>
          <w:szCs w:val="28"/>
        </w:rPr>
        <w:t>?</w:t>
      </w:r>
    </w:p>
    <w:p w:rsidR="00CD1B23" w:rsidRDefault="00CD1B23" w:rsidP="00246E47">
      <w:pPr>
        <w:numPr>
          <w:ilvl w:val="0"/>
          <w:numId w:val="13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Каково социально-экономическое значение инноваций?</w:t>
      </w:r>
    </w:p>
    <w:p w:rsidR="00CD1B23" w:rsidRDefault="00CD1B23" w:rsidP="00246E47">
      <w:pPr>
        <w:numPr>
          <w:ilvl w:val="0"/>
          <w:numId w:val="13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Какие виды инноваций Вы знаете?</w:t>
      </w:r>
    </w:p>
    <w:p w:rsidR="00CD1B23" w:rsidRDefault="00CD1B23" w:rsidP="00246E47">
      <w:pPr>
        <w:numPr>
          <w:ilvl w:val="0"/>
          <w:numId w:val="13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какой форме организуется инновационная деятельность?</w:t>
      </w:r>
    </w:p>
    <w:p w:rsidR="00CD1B23" w:rsidRDefault="00CD1B23" w:rsidP="00246E47">
      <w:pPr>
        <w:numPr>
          <w:ilvl w:val="0"/>
          <w:numId w:val="13"/>
        </w:numPr>
        <w:jc w:val="both"/>
        <w:rPr>
          <w:bCs/>
          <w:sz w:val="28"/>
          <w:szCs w:val="28"/>
        </w:rPr>
      </w:pPr>
      <w:r w:rsidRPr="00246E47">
        <w:rPr>
          <w:bCs/>
          <w:sz w:val="28"/>
          <w:szCs w:val="28"/>
        </w:rPr>
        <w:t xml:space="preserve">В чем </w:t>
      </w:r>
      <w:r>
        <w:rPr>
          <w:bCs/>
          <w:sz w:val="28"/>
          <w:szCs w:val="28"/>
        </w:rPr>
        <w:t xml:space="preserve">состоит </w:t>
      </w:r>
      <w:r w:rsidRPr="00246E47">
        <w:rPr>
          <w:bCs/>
          <w:sz w:val="28"/>
          <w:szCs w:val="28"/>
        </w:rPr>
        <w:t>сущность и особенности венчурного бизнеса?</w:t>
      </w:r>
    </w:p>
    <w:p w:rsidR="00CD1B23" w:rsidRDefault="00CD1B23" w:rsidP="00246E47">
      <w:pPr>
        <w:numPr>
          <w:ilvl w:val="0"/>
          <w:numId w:val="13"/>
        </w:numPr>
        <w:jc w:val="both"/>
        <w:rPr>
          <w:bCs/>
          <w:sz w:val="28"/>
          <w:szCs w:val="28"/>
        </w:rPr>
      </w:pPr>
      <w:r w:rsidRPr="00246E47">
        <w:rPr>
          <w:bCs/>
          <w:sz w:val="28"/>
          <w:szCs w:val="28"/>
        </w:rPr>
        <w:t>Как развита инфраструктура венчурного бизнеса в Казахстане и чем она представлена?</w:t>
      </w:r>
    </w:p>
    <w:p w:rsidR="00CD1B23" w:rsidRDefault="00CD1B23" w:rsidP="009B336C">
      <w:pPr>
        <w:ind w:left="720"/>
        <w:jc w:val="both"/>
        <w:rPr>
          <w:bCs/>
          <w:sz w:val="28"/>
          <w:szCs w:val="28"/>
        </w:rPr>
      </w:pPr>
    </w:p>
    <w:p w:rsidR="00CD1B23" w:rsidRPr="00AC2C17" w:rsidRDefault="00CD1B23" w:rsidP="00B36EBB">
      <w:pPr>
        <w:ind w:firstLine="709"/>
        <w:jc w:val="both"/>
        <w:rPr>
          <w:b/>
          <w:bCs/>
          <w:sz w:val="28"/>
          <w:szCs w:val="28"/>
        </w:rPr>
      </w:pPr>
      <w:r w:rsidRPr="00AC2C17">
        <w:rPr>
          <w:b/>
          <w:bCs/>
          <w:sz w:val="28"/>
          <w:szCs w:val="28"/>
        </w:rPr>
        <w:t>1.4 Формы ведения бизнеса</w:t>
      </w:r>
    </w:p>
    <w:p w:rsidR="00CD1B23" w:rsidRPr="00246E47" w:rsidRDefault="00CD1B23" w:rsidP="00AC2C17">
      <w:pPr>
        <w:ind w:firstLine="709"/>
        <w:jc w:val="both"/>
        <w:rPr>
          <w:bCs/>
          <w:sz w:val="28"/>
          <w:szCs w:val="28"/>
        </w:rPr>
      </w:pPr>
    </w:p>
    <w:p w:rsidR="00CD1B23" w:rsidRDefault="00CD1B23" w:rsidP="00AC2C17">
      <w:pPr>
        <w:ind w:firstLine="709"/>
        <w:jc w:val="both"/>
        <w:rPr>
          <w:sz w:val="28"/>
          <w:szCs w:val="28"/>
        </w:rPr>
      </w:pPr>
      <w:r w:rsidRPr="00AC2C17">
        <w:rPr>
          <w:b/>
          <w:sz w:val="28"/>
          <w:szCs w:val="28"/>
        </w:rPr>
        <w:t xml:space="preserve">Учебные цели – </w:t>
      </w:r>
      <w:r w:rsidRPr="00AC2C17">
        <w:rPr>
          <w:sz w:val="28"/>
          <w:szCs w:val="28"/>
        </w:rPr>
        <w:t>изучить</w:t>
      </w:r>
      <w:r>
        <w:rPr>
          <w:b/>
          <w:sz w:val="28"/>
          <w:szCs w:val="28"/>
        </w:rPr>
        <w:t xml:space="preserve"> </w:t>
      </w:r>
      <w:r w:rsidRPr="00AC2C17">
        <w:rPr>
          <w:sz w:val="28"/>
          <w:szCs w:val="28"/>
        </w:rPr>
        <w:t>основные  организационно-правовые формы ведения бизнеса</w:t>
      </w:r>
      <w:r>
        <w:rPr>
          <w:sz w:val="28"/>
          <w:szCs w:val="28"/>
        </w:rPr>
        <w:t xml:space="preserve">, </w:t>
      </w:r>
      <w:r w:rsidRPr="00AC2C17">
        <w:rPr>
          <w:sz w:val="28"/>
          <w:szCs w:val="28"/>
        </w:rPr>
        <w:t>виды индивидуального предпринимательства, франчайзинг как интегрированн</w:t>
      </w:r>
      <w:r>
        <w:rPr>
          <w:sz w:val="28"/>
          <w:szCs w:val="28"/>
        </w:rPr>
        <w:t>ую</w:t>
      </w:r>
      <w:r w:rsidRPr="00AC2C17">
        <w:rPr>
          <w:sz w:val="28"/>
          <w:szCs w:val="28"/>
        </w:rPr>
        <w:t xml:space="preserve"> форм</w:t>
      </w:r>
      <w:r>
        <w:rPr>
          <w:sz w:val="28"/>
          <w:szCs w:val="28"/>
        </w:rPr>
        <w:t>у</w:t>
      </w:r>
      <w:r w:rsidRPr="00AC2C17">
        <w:rPr>
          <w:sz w:val="28"/>
          <w:szCs w:val="28"/>
        </w:rPr>
        <w:t xml:space="preserve"> ведения бизнеса</w:t>
      </w:r>
    </w:p>
    <w:p w:rsidR="00CD1B23" w:rsidRDefault="00CD1B23" w:rsidP="00AC2C17">
      <w:pPr>
        <w:ind w:firstLine="709"/>
        <w:jc w:val="both"/>
        <w:rPr>
          <w:sz w:val="28"/>
          <w:szCs w:val="28"/>
        </w:rPr>
      </w:pPr>
    </w:p>
    <w:p w:rsidR="00CD1B23" w:rsidRDefault="00CD1B23" w:rsidP="00AC2C17">
      <w:pPr>
        <w:ind w:firstLine="709"/>
        <w:jc w:val="both"/>
        <w:rPr>
          <w:b/>
          <w:sz w:val="28"/>
          <w:szCs w:val="28"/>
        </w:rPr>
      </w:pPr>
      <w:r w:rsidRPr="00AC2C17">
        <w:rPr>
          <w:b/>
          <w:sz w:val="28"/>
          <w:szCs w:val="28"/>
        </w:rPr>
        <w:t>Вопросы:</w:t>
      </w:r>
    </w:p>
    <w:p w:rsidR="00CD1B23" w:rsidRPr="00002AA5" w:rsidRDefault="00CD1B23" w:rsidP="00002AA5">
      <w:pPr>
        <w:pStyle w:val="ListParagraph"/>
        <w:numPr>
          <w:ilvl w:val="0"/>
          <w:numId w:val="15"/>
        </w:numPr>
        <w:contextualSpacing w:val="0"/>
        <w:jc w:val="both"/>
        <w:rPr>
          <w:sz w:val="28"/>
          <w:szCs w:val="28"/>
        </w:rPr>
      </w:pPr>
      <w:r w:rsidRPr="00002AA5">
        <w:rPr>
          <w:sz w:val="28"/>
          <w:szCs w:val="28"/>
        </w:rPr>
        <w:t xml:space="preserve">Основные  организационно-правовые формы ведения бизнеса. </w:t>
      </w:r>
    </w:p>
    <w:p w:rsidR="00CD1B23" w:rsidRPr="00002AA5" w:rsidRDefault="00CD1B23" w:rsidP="00002AA5">
      <w:pPr>
        <w:pStyle w:val="ListParagraph"/>
        <w:numPr>
          <w:ilvl w:val="0"/>
          <w:numId w:val="15"/>
        </w:numPr>
        <w:contextualSpacing w:val="0"/>
        <w:jc w:val="both"/>
        <w:rPr>
          <w:sz w:val="28"/>
          <w:szCs w:val="28"/>
        </w:rPr>
      </w:pPr>
      <w:r w:rsidRPr="00002AA5">
        <w:rPr>
          <w:sz w:val="28"/>
          <w:szCs w:val="28"/>
        </w:rPr>
        <w:t xml:space="preserve">Понятие и виды индивидуального предпринимательства его преимущества и недостатки. </w:t>
      </w:r>
    </w:p>
    <w:p w:rsidR="00CD1B23" w:rsidRPr="00002AA5" w:rsidRDefault="00CD1B23" w:rsidP="00002AA5">
      <w:pPr>
        <w:pStyle w:val="ListParagraph"/>
        <w:numPr>
          <w:ilvl w:val="0"/>
          <w:numId w:val="15"/>
        </w:numPr>
        <w:contextualSpacing w:val="0"/>
        <w:jc w:val="both"/>
        <w:rPr>
          <w:sz w:val="28"/>
          <w:szCs w:val="28"/>
        </w:rPr>
      </w:pPr>
      <w:r w:rsidRPr="00002AA5">
        <w:rPr>
          <w:sz w:val="28"/>
          <w:szCs w:val="28"/>
        </w:rPr>
        <w:t>Франчайзинг как интегрированная форма ведения бизнеса: процесс формирования франчайзинговой системы, ее преимущества и недостатки.</w:t>
      </w:r>
    </w:p>
    <w:p w:rsidR="00CD1B23" w:rsidRDefault="00CD1B23" w:rsidP="00AC2C17">
      <w:pPr>
        <w:ind w:firstLine="709"/>
        <w:jc w:val="both"/>
        <w:rPr>
          <w:sz w:val="28"/>
          <w:szCs w:val="28"/>
        </w:rPr>
      </w:pPr>
    </w:p>
    <w:p w:rsidR="00CD1B23" w:rsidRDefault="00CD1B23" w:rsidP="00AC2C17">
      <w:pPr>
        <w:ind w:firstLine="709"/>
        <w:jc w:val="both"/>
        <w:rPr>
          <w:b/>
          <w:sz w:val="28"/>
          <w:szCs w:val="28"/>
        </w:rPr>
      </w:pPr>
      <w:r w:rsidRPr="006B1789">
        <w:rPr>
          <w:b/>
          <w:sz w:val="28"/>
          <w:szCs w:val="28"/>
        </w:rPr>
        <w:t>Методические указания</w:t>
      </w:r>
    </w:p>
    <w:p w:rsidR="00CD1B23" w:rsidRDefault="00CD1B23" w:rsidP="006B1789">
      <w:pPr>
        <w:ind w:firstLine="709"/>
        <w:jc w:val="both"/>
        <w:rPr>
          <w:sz w:val="28"/>
          <w:szCs w:val="28"/>
        </w:rPr>
      </w:pPr>
      <w:r w:rsidRPr="004446D5">
        <w:rPr>
          <w:sz w:val="28"/>
          <w:szCs w:val="28"/>
        </w:rPr>
        <w:t>После изучения данной темы Вы должны</w:t>
      </w:r>
      <w:r>
        <w:rPr>
          <w:sz w:val="28"/>
          <w:szCs w:val="28"/>
        </w:rPr>
        <w:t xml:space="preserve"> быть способны:</w:t>
      </w:r>
    </w:p>
    <w:p w:rsidR="00CD1B23" w:rsidRDefault="00CD1B23" w:rsidP="006B17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раскрыть сущность организационно-правовой формы бизнеса как способа закрепления и использования имущества хозяйствующим субъектом и, вытекающие из этого его правовое положение и цели предпринимательской деятельности;</w:t>
      </w:r>
    </w:p>
    <w:p w:rsidR="00CD1B23" w:rsidRDefault="00CD1B23" w:rsidP="006B17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охарактеризовать формы собственности в соответствии с Гражданским кодексом РК (частная, государственная и коллективная);</w:t>
      </w:r>
    </w:p>
    <w:p w:rsidR="00CD1B23" w:rsidRDefault="00CD1B23" w:rsidP="006B17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охарактеризовать две формы хозяйствования – индивидуальную и коллективную;</w:t>
      </w:r>
    </w:p>
    <w:p w:rsidR="00CD1B23" w:rsidRDefault="00CD1B23" w:rsidP="006B17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назвать признаки юридического лица, которые закреплены в его определении и в Гражданском кодексе РК (коммерческие и некоммерческие организации);</w:t>
      </w:r>
    </w:p>
    <w:p w:rsidR="00CD1B23" w:rsidRDefault="00CD1B23" w:rsidP="006B17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дать характеристику основным организационно-правовым формам предпринимательской деятельности: хозяйственное товарищество (полное, коммандитное, с ограниченной ответственностью, с дополнительной ответственностью), акционерное общество, производственный кооператив, объединения юридических лиц (ассоциации, союзы, простое товарищество);</w:t>
      </w:r>
    </w:p>
    <w:p w:rsidR="00CD1B23" w:rsidRDefault="00CD1B23" w:rsidP="006B17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иметь представление об организационно-экономических формах предпринимательской деятельности: картель, синдикат, трест, консорциум, холдинг-компания, ФПГ, конгломерат;</w:t>
      </w:r>
    </w:p>
    <w:p w:rsidR="00CD1B23" w:rsidRDefault="00CD1B23" w:rsidP="006B17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 дать определение индивидуальному предпринимательству</w:t>
      </w:r>
      <w:r w:rsidRPr="00CF3E2D">
        <w:rPr>
          <w:szCs w:val="28"/>
        </w:rPr>
        <w:t xml:space="preserve"> </w:t>
      </w:r>
      <w:r w:rsidRPr="00CF3E2D">
        <w:rPr>
          <w:sz w:val="28"/>
          <w:szCs w:val="28"/>
        </w:rPr>
        <w:t>как</w:t>
      </w:r>
      <w:r>
        <w:rPr>
          <w:szCs w:val="28"/>
        </w:rPr>
        <w:t xml:space="preserve"> </w:t>
      </w:r>
      <w:r w:rsidRPr="00CF3E2D">
        <w:rPr>
          <w:sz w:val="28"/>
          <w:szCs w:val="28"/>
        </w:rPr>
        <w:t>инициативн</w:t>
      </w:r>
      <w:r>
        <w:rPr>
          <w:sz w:val="28"/>
          <w:szCs w:val="28"/>
        </w:rPr>
        <w:t>ой</w:t>
      </w:r>
      <w:r w:rsidRPr="00CF3E2D">
        <w:rPr>
          <w:sz w:val="28"/>
          <w:szCs w:val="28"/>
        </w:rPr>
        <w:t xml:space="preserve"> деятельност</w:t>
      </w:r>
      <w:r>
        <w:rPr>
          <w:sz w:val="28"/>
          <w:szCs w:val="28"/>
        </w:rPr>
        <w:t>и</w:t>
      </w:r>
      <w:r w:rsidRPr="00CF3E2D">
        <w:rPr>
          <w:sz w:val="28"/>
          <w:szCs w:val="28"/>
        </w:rPr>
        <w:t xml:space="preserve"> граждан, направленн</w:t>
      </w:r>
      <w:r>
        <w:rPr>
          <w:sz w:val="28"/>
          <w:szCs w:val="28"/>
        </w:rPr>
        <w:t>ой</w:t>
      </w:r>
      <w:r w:rsidRPr="00CF3E2D">
        <w:rPr>
          <w:sz w:val="28"/>
          <w:szCs w:val="28"/>
        </w:rPr>
        <w:t xml:space="preserve"> на получение дохода, основанн</w:t>
      </w:r>
      <w:r>
        <w:rPr>
          <w:sz w:val="28"/>
          <w:szCs w:val="28"/>
        </w:rPr>
        <w:t>ой</w:t>
      </w:r>
      <w:r w:rsidRPr="00CF3E2D">
        <w:rPr>
          <w:sz w:val="28"/>
          <w:szCs w:val="28"/>
        </w:rPr>
        <w:t xml:space="preserve"> на собственности самих граждан и осуществляем</w:t>
      </w:r>
      <w:r>
        <w:rPr>
          <w:sz w:val="28"/>
          <w:szCs w:val="28"/>
        </w:rPr>
        <w:t>ой</w:t>
      </w:r>
      <w:r w:rsidRPr="00CF3E2D">
        <w:rPr>
          <w:sz w:val="28"/>
          <w:szCs w:val="28"/>
        </w:rPr>
        <w:t xml:space="preserve"> от имени граждан за их риск и под их имущественную ответственность</w:t>
      </w:r>
      <w:r>
        <w:rPr>
          <w:sz w:val="28"/>
          <w:szCs w:val="28"/>
        </w:rPr>
        <w:t>; знать виды индивидуального предпринимательства – личное и совместное; охарактеризовать формы совместного предпринимательства; выделять преимущества и недостатки индивидуального предпринимательства</w:t>
      </w:r>
    </w:p>
    <w:p w:rsidR="00CD1B23" w:rsidRDefault="00CD1B23" w:rsidP="006B17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объяснить, что понимается под франчайзингом, кто выступает франчайзером и франчайзи, что представляет собой франшиза;</w:t>
      </w:r>
    </w:p>
    <w:p w:rsidR="00CD1B23" w:rsidRDefault="00CD1B23" w:rsidP="006B17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и) охарактеризовать основные виды франчайзинга, процесс формирования франчайзинговой системы в Казахстане, преимущества и недостатки франчайзинговой системы.</w:t>
      </w:r>
    </w:p>
    <w:p w:rsidR="00CD1B23" w:rsidRPr="00AC2C17" w:rsidRDefault="00CD1B23" w:rsidP="00AC2C17">
      <w:pPr>
        <w:ind w:firstLine="709"/>
        <w:jc w:val="both"/>
        <w:rPr>
          <w:sz w:val="28"/>
          <w:szCs w:val="28"/>
        </w:rPr>
      </w:pPr>
    </w:p>
    <w:p w:rsidR="00CD1B23" w:rsidRPr="0070540C" w:rsidRDefault="00CD1B23" w:rsidP="006B1789">
      <w:pPr>
        <w:ind w:right="-381" w:firstLine="709"/>
        <w:jc w:val="both"/>
        <w:rPr>
          <w:b/>
          <w:sz w:val="28"/>
          <w:szCs w:val="28"/>
        </w:rPr>
      </w:pPr>
      <w:r w:rsidRPr="0070540C">
        <w:rPr>
          <w:b/>
          <w:sz w:val="28"/>
          <w:szCs w:val="28"/>
        </w:rPr>
        <w:t>Контрольные вопросы:</w:t>
      </w:r>
    </w:p>
    <w:p w:rsidR="00CD1B23" w:rsidRPr="00002AA5" w:rsidRDefault="00CD1B23" w:rsidP="00BE2592">
      <w:pPr>
        <w:numPr>
          <w:ilvl w:val="0"/>
          <w:numId w:val="16"/>
        </w:numPr>
        <w:ind w:firstLine="340"/>
        <w:jc w:val="both"/>
        <w:rPr>
          <w:sz w:val="28"/>
          <w:szCs w:val="28"/>
        </w:rPr>
      </w:pPr>
      <w:r w:rsidRPr="00002AA5">
        <w:rPr>
          <w:sz w:val="28"/>
          <w:szCs w:val="28"/>
        </w:rPr>
        <w:t>Какие формы организации бизнеса вы знаете?</w:t>
      </w:r>
    </w:p>
    <w:p w:rsidR="00CD1B23" w:rsidRPr="00002AA5" w:rsidRDefault="00CD1B23" w:rsidP="00BE2592">
      <w:pPr>
        <w:numPr>
          <w:ilvl w:val="0"/>
          <w:numId w:val="16"/>
        </w:numPr>
        <w:ind w:firstLine="340"/>
        <w:jc w:val="both"/>
        <w:rPr>
          <w:sz w:val="28"/>
          <w:szCs w:val="28"/>
        </w:rPr>
      </w:pPr>
      <w:r w:rsidRPr="00002AA5">
        <w:rPr>
          <w:sz w:val="28"/>
          <w:szCs w:val="28"/>
        </w:rPr>
        <w:t>В чем отличие организационно-правовых форм и организационно-экономических форм ведения бизнеса?</w:t>
      </w:r>
    </w:p>
    <w:p w:rsidR="00CD1B23" w:rsidRPr="00002AA5" w:rsidRDefault="00CD1B23" w:rsidP="00BE2592">
      <w:pPr>
        <w:numPr>
          <w:ilvl w:val="0"/>
          <w:numId w:val="16"/>
        </w:numPr>
        <w:ind w:firstLine="340"/>
        <w:jc w:val="both"/>
        <w:rPr>
          <w:sz w:val="28"/>
          <w:szCs w:val="28"/>
        </w:rPr>
      </w:pPr>
      <w:r w:rsidRPr="00002AA5">
        <w:rPr>
          <w:sz w:val="28"/>
          <w:szCs w:val="28"/>
        </w:rPr>
        <w:t>Что понимается под индивидуальным предпринимательством?</w:t>
      </w:r>
    </w:p>
    <w:p w:rsidR="00CD1B23" w:rsidRPr="00002AA5" w:rsidRDefault="00CD1B23" w:rsidP="00BE2592">
      <w:pPr>
        <w:numPr>
          <w:ilvl w:val="0"/>
          <w:numId w:val="16"/>
        </w:numPr>
        <w:ind w:firstLine="340"/>
        <w:jc w:val="both"/>
        <w:rPr>
          <w:sz w:val="28"/>
          <w:szCs w:val="28"/>
        </w:rPr>
      </w:pPr>
      <w:r w:rsidRPr="00002AA5">
        <w:rPr>
          <w:sz w:val="28"/>
          <w:szCs w:val="28"/>
        </w:rPr>
        <w:t>Перечислите недостатки и преимущества индивидуального предпринимательства.</w:t>
      </w:r>
    </w:p>
    <w:p w:rsidR="00CD1B23" w:rsidRPr="00002AA5" w:rsidRDefault="00CD1B23" w:rsidP="00BE2592">
      <w:pPr>
        <w:numPr>
          <w:ilvl w:val="0"/>
          <w:numId w:val="16"/>
        </w:numPr>
        <w:ind w:firstLine="340"/>
        <w:jc w:val="both"/>
        <w:rPr>
          <w:sz w:val="28"/>
          <w:szCs w:val="28"/>
        </w:rPr>
      </w:pPr>
      <w:r w:rsidRPr="00002AA5">
        <w:rPr>
          <w:sz w:val="28"/>
          <w:szCs w:val="28"/>
        </w:rPr>
        <w:t>Раскройте сущность франчайзина. Каковы его преимущества и недостатки?</w:t>
      </w:r>
    </w:p>
    <w:p w:rsidR="00CD1B23" w:rsidRPr="00002AA5" w:rsidRDefault="00CD1B23" w:rsidP="00BE2592">
      <w:pPr>
        <w:numPr>
          <w:ilvl w:val="0"/>
          <w:numId w:val="16"/>
        </w:numPr>
        <w:ind w:firstLine="340"/>
        <w:jc w:val="both"/>
        <w:rPr>
          <w:sz w:val="28"/>
          <w:szCs w:val="28"/>
        </w:rPr>
      </w:pPr>
      <w:r w:rsidRPr="00002AA5">
        <w:rPr>
          <w:sz w:val="28"/>
          <w:szCs w:val="28"/>
        </w:rPr>
        <w:t>Какое развитие получила франчайзинговая система в Казахстане?</w:t>
      </w:r>
    </w:p>
    <w:p w:rsidR="00CD1B23" w:rsidRPr="00002AA5" w:rsidRDefault="00CD1B23" w:rsidP="00BE2592">
      <w:pPr>
        <w:numPr>
          <w:ilvl w:val="0"/>
          <w:numId w:val="16"/>
        </w:numPr>
        <w:ind w:firstLine="340"/>
        <w:jc w:val="both"/>
        <w:rPr>
          <w:sz w:val="28"/>
          <w:szCs w:val="28"/>
        </w:rPr>
      </w:pPr>
      <w:r w:rsidRPr="00002AA5">
        <w:rPr>
          <w:sz w:val="28"/>
          <w:szCs w:val="28"/>
        </w:rPr>
        <w:t>Каковы перспективы развития франчайзинга в нашей стране?</w:t>
      </w:r>
    </w:p>
    <w:p w:rsidR="00CD1B23" w:rsidRDefault="00CD1B23" w:rsidP="00AC2C17">
      <w:pPr>
        <w:ind w:firstLine="709"/>
        <w:jc w:val="both"/>
        <w:rPr>
          <w:sz w:val="28"/>
          <w:szCs w:val="28"/>
        </w:rPr>
      </w:pPr>
    </w:p>
    <w:p w:rsidR="00CD1B23" w:rsidRPr="004F296F" w:rsidRDefault="00CD1B23" w:rsidP="00AC2C17">
      <w:pPr>
        <w:ind w:firstLine="709"/>
        <w:jc w:val="both"/>
        <w:rPr>
          <w:b/>
          <w:sz w:val="28"/>
          <w:szCs w:val="28"/>
        </w:rPr>
      </w:pPr>
      <w:r w:rsidRPr="004F296F">
        <w:rPr>
          <w:b/>
          <w:sz w:val="28"/>
          <w:szCs w:val="28"/>
        </w:rPr>
        <w:t>1.5 Порядок регистрации субъектов бизнеса</w:t>
      </w:r>
    </w:p>
    <w:p w:rsidR="00CD1B23" w:rsidRPr="00AC2C17" w:rsidRDefault="00CD1B23" w:rsidP="00AC2C17">
      <w:pPr>
        <w:ind w:firstLine="709"/>
        <w:jc w:val="both"/>
        <w:rPr>
          <w:sz w:val="28"/>
          <w:szCs w:val="28"/>
        </w:rPr>
      </w:pPr>
    </w:p>
    <w:p w:rsidR="00CD1B23" w:rsidRPr="00AC2C17" w:rsidRDefault="00CD1B23" w:rsidP="00246E47">
      <w:pPr>
        <w:ind w:right="-381" w:firstLine="709"/>
        <w:jc w:val="both"/>
        <w:rPr>
          <w:sz w:val="28"/>
          <w:szCs w:val="28"/>
        </w:rPr>
      </w:pPr>
      <w:r w:rsidRPr="00AC2C17">
        <w:rPr>
          <w:b/>
          <w:sz w:val="28"/>
          <w:szCs w:val="28"/>
        </w:rPr>
        <w:t>Учебные цели –</w:t>
      </w:r>
      <w:r w:rsidRPr="008B2810">
        <w:rPr>
          <w:szCs w:val="28"/>
        </w:rPr>
        <w:t xml:space="preserve"> </w:t>
      </w:r>
      <w:r w:rsidRPr="008B2810">
        <w:rPr>
          <w:sz w:val="28"/>
          <w:szCs w:val="28"/>
        </w:rPr>
        <w:t>изучить порядок регистрации субъектов бизнеса</w:t>
      </w:r>
    </w:p>
    <w:p w:rsidR="00CD1B23" w:rsidRDefault="00CD1B23" w:rsidP="00C8620C">
      <w:pPr>
        <w:ind w:right="-1" w:firstLine="709"/>
        <w:jc w:val="both"/>
        <w:rPr>
          <w:sz w:val="28"/>
          <w:szCs w:val="28"/>
        </w:rPr>
      </w:pPr>
    </w:p>
    <w:p w:rsidR="00CD1B23" w:rsidRDefault="00CD1B23" w:rsidP="006B4C43">
      <w:pPr>
        <w:ind w:firstLine="567"/>
        <w:jc w:val="both"/>
        <w:rPr>
          <w:color w:val="000000"/>
          <w:sz w:val="28"/>
          <w:szCs w:val="28"/>
        </w:rPr>
      </w:pPr>
      <w:r w:rsidRPr="00AC2C17">
        <w:rPr>
          <w:b/>
          <w:sz w:val="28"/>
          <w:szCs w:val="28"/>
        </w:rPr>
        <w:t>Вопросы:</w:t>
      </w:r>
      <w:r w:rsidRPr="006B4C43">
        <w:rPr>
          <w:color w:val="000000"/>
          <w:sz w:val="28"/>
          <w:szCs w:val="28"/>
        </w:rPr>
        <w:t xml:space="preserve"> </w:t>
      </w:r>
    </w:p>
    <w:p w:rsidR="00CD1B23" w:rsidRDefault="00CD1B23" w:rsidP="006B4C4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741F19">
        <w:rPr>
          <w:color w:val="000000"/>
          <w:sz w:val="28"/>
          <w:szCs w:val="28"/>
        </w:rPr>
        <w:t xml:space="preserve">Подготовка основных учредительных документов. </w:t>
      </w:r>
    </w:p>
    <w:p w:rsidR="00CD1B23" w:rsidRDefault="00CD1B23" w:rsidP="006B4C4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741F19">
        <w:rPr>
          <w:color w:val="000000"/>
          <w:sz w:val="28"/>
          <w:szCs w:val="28"/>
        </w:rPr>
        <w:t>Дополнительные документы, необходимые для регистрации фирмы.</w:t>
      </w:r>
    </w:p>
    <w:p w:rsidR="00CD1B23" w:rsidRDefault="00CD1B23" w:rsidP="006B4C4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741F19">
        <w:rPr>
          <w:color w:val="000000"/>
          <w:sz w:val="28"/>
          <w:szCs w:val="28"/>
        </w:rPr>
        <w:t xml:space="preserve">Лица, освобожденные от государственной регистрации. </w:t>
      </w:r>
    </w:p>
    <w:p w:rsidR="00CD1B23" w:rsidRPr="00741F19" w:rsidRDefault="00CD1B23" w:rsidP="006B4C4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741F19">
        <w:rPr>
          <w:color w:val="000000"/>
          <w:sz w:val="28"/>
          <w:szCs w:val="28"/>
        </w:rPr>
        <w:t xml:space="preserve">Основные этапы создания фирмы. </w:t>
      </w:r>
    </w:p>
    <w:p w:rsidR="00CD1B23" w:rsidRDefault="00CD1B23" w:rsidP="00C8620C">
      <w:pPr>
        <w:ind w:right="-1" w:firstLine="709"/>
        <w:jc w:val="both"/>
        <w:rPr>
          <w:sz w:val="28"/>
          <w:szCs w:val="28"/>
        </w:rPr>
      </w:pPr>
    </w:p>
    <w:p w:rsidR="00CD1B23" w:rsidRDefault="00CD1B23" w:rsidP="004F296F">
      <w:pPr>
        <w:ind w:firstLine="709"/>
        <w:jc w:val="both"/>
        <w:rPr>
          <w:b/>
          <w:sz w:val="28"/>
          <w:szCs w:val="28"/>
        </w:rPr>
      </w:pPr>
      <w:r w:rsidRPr="006B1789">
        <w:rPr>
          <w:b/>
          <w:sz w:val="28"/>
          <w:szCs w:val="28"/>
        </w:rPr>
        <w:t>Методические указания</w:t>
      </w:r>
    </w:p>
    <w:p w:rsidR="00CD1B23" w:rsidRDefault="00CD1B23" w:rsidP="00DE6DB7">
      <w:pPr>
        <w:ind w:firstLine="709"/>
        <w:jc w:val="both"/>
        <w:rPr>
          <w:sz w:val="28"/>
          <w:szCs w:val="28"/>
        </w:rPr>
      </w:pPr>
      <w:r w:rsidRPr="004446D5">
        <w:rPr>
          <w:sz w:val="28"/>
          <w:szCs w:val="28"/>
        </w:rPr>
        <w:t>После изучения данной темы Вы должны</w:t>
      </w:r>
      <w:r>
        <w:rPr>
          <w:sz w:val="28"/>
          <w:szCs w:val="28"/>
        </w:rPr>
        <w:t xml:space="preserve"> быть способны:</w:t>
      </w:r>
    </w:p>
    <w:p w:rsidR="00CD1B23" w:rsidRDefault="00CD1B23" w:rsidP="00DE6D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изложить порядок подготовки и представления документов для регистрации индивидуального предпринимателя;</w:t>
      </w:r>
    </w:p>
    <w:p w:rsidR="00CD1B23" w:rsidRDefault="00CD1B23" w:rsidP="00C8620C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изложить порядок подготовки и представления документов для регистрации крестьянского (фермерского) хозяйства;</w:t>
      </w:r>
    </w:p>
    <w:p w:rsidR="00CD1B23" w:rsidRDefault="00CD1B23" w:rsidP="00C8620C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изложить порядок подготовки и представления документов для регистрации юридического лица;</w:t>
      </w:r>
    </w:p>
    <w:p w:rsidR="00CD1B23" w:rsidRDefault="00CD1B23" w:rsidP="00C8620C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провести различия по принятым способам регистрации индивидуального предпринимателя и юридического лица;</w:t>
      </w:r>
    </w:p>
    <w:p w:rsidR="00CD1B23" w:rsidRDefault="00CD1B23" w:rsidP="00C8620C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использовать закон РК, регулирующий порядок государственной регистрации субъектов бизнеса в РК;</w:t>
      </w:r>
    </w:p>
    <w:p w:rsidR="00CD1B23" w:rsidRDefault="00CD1B23" w:rsidP="00C8620C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понимать, что представляет собой перерегистрация субъектов бизнеса.</w:t>
      </w:r>
    </w:p>
    <w:p w:rsidR="00CD1B23" w:rsidRDefault="00CD1B23" w:rsidP="00C8620C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D1B23" w:rsidRPr="0070540C" w:rsidRDefault="00CD1B23" w:rsidP="004F296F">
      <w:pPr>
        <w:ind w:right="-381" w:firstLine="709"/>
        <w:jc w:val="both"/>
        <w:rPr>
          <w:b/>
          <w:sz w:val="28"/>
          <w:szCs w:val="28"/>
        </w:rPr>
      </w:pPr>
      <w:r w:rsidRPr="0070540C">
        <w:rPr>
          <w:b/>
          <w:sz w:val="28"/>
          <w:szCs w:val="28"/>
        </w:rPr>
        <w:t>Контрольные вопросы:</w:t>
      </w:r>
    </w:p>
    <w:p w:rsidR="00CD1B23" w:rsidRDefault="00CD1B23" w:rsidP="00C8620C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Какие юридические инструменты необходимы для создания предприятия?</w:t>
      </w:r>
    </w:p>
    <w:p w:rsidR="00CD1B23" w:rsidRDefault="00CD1B23" w:rsidP="00C8620C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Назовите способы создания юридического лица</w:t>
      </w:r>
    </w:p>
    <w:p w:rsidR="00CD1B23" w:rsidRDefault="00CD1B23" w:rsidP="00C8620C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каким законом РК регулируется порядок государственной регистрации субъектов бизнеса в РК?</w:t>
      </w:r>
    </w:p>
    <w:p w:rsidR="00CD1B23" w:rsidRDefault="00CD1B23" w:rsidP="00C8620C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Каков порядок регистрации индивидуального предпринимателя без образования юридического лица?</w:t>
      </w:r>
    </w:p>
    <w:p w:rsidR="00CD1B23" w:rsidRDefault="00CD1B23" w:rsidP="00C8620C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Какие процедуры проводятся при государственной регистрации юридических лиц?</w:t>
      </w:r>
    </w:p>
    <w:p w:rsidR="00CD1B23" w:rsidRDefault="00CD1B23" w:rsidP="00C8620C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Что такое перерегистрация субъектов бизнеса?</w:t>
      </w:r>
    </w:p>
    <w:p w:rsidR="00CD1B23" w:rsidRDefault="00CD1B23" w:rsidP="00C8620C">
      <w:pPr>
        <w:ind w:right="-1" w:firstLine="709"/>
        <w:jc w:val="both"/>
        <w:rPr>
          <w:b/>
          <w:sz w:val="28"/>
          <w:szCs w:val="28"/>
        </w:rPr>
      </w:pPr>
    </w:p>
    <w:p w:rsidR="00CD1B23" w:rsidRDefault="00CD1B23" w:rsidP="00C8620C">
      <w:pPr>
        <w:ind w:right="-1" w:firstLine="709"/>
        <w:jc w:val="both"/>
        <w:rPr>
          <w:b/>
          <w:sz w:val="28"/>
          <w:szCs w:val="28"/>
        </w:rPr>
      </w:pPr>
      <w:r w:rsidRPr="00E32D10">
        <w:rPr>
          <w:b/>
          <w:sz w:val="28"/>
          <w:szCs w:val="28"/>
        </w:rPr>
        <w:t>1.6 Банкротство и ликвидация предприятия</w:t>
      </w:r>
    </w:p>
    <w:p w:rsidR="00CD1B23" w:rsidRDefault="00CD1B23" w:rsidP="00C8620C">
      <w:pPr>
        <w:ind w:right="-1" w:firstLine="709"/>
        <w:jc w:val="both"/>
        <w:rPr>
          <w:b/>
          <w:sz w:val="28"/>
          <w:szCs w:val="28"/>
        </w:rPr>
      </w:pPr>
    </w:p>
    <w:p w:rsidR="00CD1B23" w:rsidRPr="00AC2C17" w:rsidRDefault="00CD1B23" w:rsidP="00E32D10">
      <w:pPr>
        <w:ind w:right="-381" w:firstLine="709"/>
        <w:jc w:val="both"/>
        <w:rPr>
          <w:sz w:val="28"/>
          <w:szCs w:val="28"/>
        </w:rPr>
      </w:pPr>
      <w:r w:rsidRPr="00AC2C17">
        <w:rPr>
          <w:b/>
          <w:sz w:val="28"/>
          <w:szCs w:val="28"/>
        </w:rPr>
        <w:t>Учебные цели –</w:t>
      </w:r>
      <w:r>
        <w:rPr>
          <w:b/>
          <w:sz w:val="28"/>
          <w:szCs w:val="28"/>
        </w:rPr>
        <w:t xml:space="preserve"> </w:t>
      </w:r>
      <w:r w:rsidRPr="00A22CA4">
        <w:rPr>
          <w:sz w:val="28"/>
          <w:szCs w:val="28"/>
        </w:rPr>
        <w:t>изучить пор</w:t>
      </w:r>
      <w:r>
        <w:rPr>
          <w:sz w:val="28"/>
          <w:szCs w:val="28"/>
        </w:rPr>
        <w:t>я</w:t>
      </w:r>
      <w:r w:rsidRPr="00A22CA4">
        <w:rPr>
          <w:sz w:val="28"/>
          <w:szCs w:val="28"/>
        </w:rPr>
        <w:t>док</w:t>
      </w:r>
      <w:r>
        <w:rPr>
          <w:sz w:val="28"/>
          <w:szCs w:val="28"/>
        </w:rPr>
        <w:t xml:space="preserve"> банкротства и ликвидации предприятия</w:t>
      </w:r>
    </w:p>
    <w:p w:rsidR="00CD1B23" w:rsidRDefault="00CD1B23" w:rsidP="00E32D10">
      <w:pPr>
        <w:ind w:firstLine="709"/>
        <w:jc w:val="both"/>
        <w:rPr>
          <w:b/>
          <w:sz w:val="28"/>
          <w:szCs w:val="28"/>
        </w:rPr>
      </w:pPr>
      <w:r w:rsidRPr="00AC2C17">
        <w:rPr>
          <w:b/>
          <w:sz w:val="28"/>
          <w:szCs w:val="28"/>
        </w:rPr>
        <w:t>Вопросы:</w:t>
      </w:r>
    </w:p>
    <w:p w:rsidR="00CD1B23" w:rsidRDefault="00CD1B23" w:rsidP="00E32D10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41F19">
        <w:rPr>
          <w:color w:val="000000"/>
          <w:sz w:val="28"/>
          <w:szCs w:val="28"/>
        </w:rPr>
        <w:t>Понятия «несостоятельность», «банкротство», «санация»</w:t>
      </w:r>
      <w:r>
        <w:rPr>
          <w:color w:val="000000"/>
          <w:sz w:val="28"/>
          <w:szCs w:val="28"/>
        </w:rPr>
        <w:t>.</w:t>
      </w:r>
      <w:r w:rsidRPr="00A22CA4">
        <w:rPr>
          <w:color w:val="000000"/>
          <w:sz w:val="28"/>
          <w:szCs w:val="28"/>
        </w:rPr>
        <w:t xml:space="preserve"> </w:t>
      </w:r>
      <w:r w:rsidRPr="00741F19">
        <w:rPr>
          <w:color w:val="000000"/>
          <w:sz w:val="28"/>
          <w:szCs w:val="28"/>
        </w:rPr>
        <w:t>Рассмотрение дел о банкротстве в судебном порядке.</w:t>
      </w:r>
    </w:p>
    <w:p w:rsidR="00CD1B23" w:rsidRPr="00741F19" w:rsidRDefault="00CD1B23" w:rsidP="00A22CA4">
      <w:pPr>
        <w:tabs>
          <w:tab w:val="left" w:pos="540"/>
          <w:tab w:val="left" w:pos="2691"/>
        </w:tabs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741F19">
        <w:rPr>
          <w:color w:val="000000"/>
          <w:sz w:val="28"/>
          <w:szCs w:val="28"/>
        </w:rPr>
        <w:t xml:space="preserve">Ликвидация несостоятельного должника. Этапы ликвидации юридического лица. Перечень документов представляемых при ликвидации в орган юстиции (в соответствии с последними изменениями).  </w:t>
      </w:r>
    </w:p>
    <w:p w:rsidR="00CD1B23" w:rsidRPr="00A22CA4" w:rsidRDefault="00CD1B23" w:rsidP="00E32D10">
      <w:pPr>
        <w:ind w:firstLine="709"/>
        <w:jc w:val="both"/>
        <w:rPr>
          <w:sz w:val="28"/>
          <w:szCs w:val="28"/>
        </w:rPr>
      </w:pPr>
    </w:p>
    <w:p w:rsidR="00CD1B23" w:rsidRDefault="00CD1B23" w:rsidP="00E32D10">
      <w:pPr>
        <w:ind w:firstLine="709"/>
        <w:jc w:val="both"/>
        <w:rPr>
          <w:b/>
          <w:sz w:val="28"/>
          <w:szCs w:val="28"/>
        </w:rPr>
      </w:pPr>
      <w:r w:rsidRPr="006B1789">
        <w:rPr>
          <w:b/>
          <w:sz w:val="28"/>
          <w:szCs w:val="28"/>
        </w:rPr>
        <w:t>Методические указания</w:t>
      </w:r>
    </w:p>
    <w:p w:rsidR="00CD1B23" w:rsidRDefault="00CD1B23" w:rsidP="00A22CA4">
      <w:pPr>
        <w:ind w:firstLine="709"/>
        <w:jc w:val="both"/>
        <w:rPr>
          <w:sz w:val="28"/>
          <w:szCs w:val="28"/>
        </w:rPr>
      </w:pPr>
      <w:r w:rsidRPr="004446D5">
        <w:rPr>
          <w:sz w:val="28"/>
          <w:szCs w:val="28"/>
        </w:rPr>
        <w:t>После изучения данной темы Вы должны</w:t>
      </w:r>
      <w:r>
        <w:rPr>
          <w:sz w:val="28"/>
          <w:szCs w:val="28"/>
        </w:rPr>
        <w:t xml:space="preserve"> быть способны:</w:t>
      </w:r>
    </w:p>
    <w:p w:rsidR="00CD1B23" w:rsidRDefault="00CD1B23" w:rsidP="00A22C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объяснить понятия «несостоятельность», «банкротство», «санация»;</w:t>
      </w:r>
    </w:p>
    <w:p w:rsidR="00CD1B23" w:rsidRDefault="00CD1B23" w:rsidP="00A22C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знать основания для прекращения деятельности в добровольном и принудительном порядке;</w:t>
      </w:r>
    </w:p>
    <w:p w:rsidR="00CD1B23" w:rsidRDefault="00CD1B23" w:rsidP="00A22C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знать порядок проведения и сроки осуществления реабилитационной процедуры;</w:t>
      </w:r>
    </w:p>
    <w:p w:rsidR="00CD1B23" w:rsidRDefault="00CD1B23" w:rsidP="00A22C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охарактеризовать формы прекращения деятельности юридического лица;</w:t>
      </w:r>
    </w:p>
    <w:p w:rsidR="00CD1B23" w:rsidRDefault="00CD1B23" w:rsidP="00A22C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охарактеризовать этапы ликвидации юридического лица;</w:t>
      </w:r>
    </w:p>
    <w:p w:rsidR="00CD1B23" w:rsidRDefault="00CD1B23" w:rsidP="00A22C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знать перечень документов, предоставляемых в орган юстиции при ликвидации юридического лица;</w:t>
      </w:r>
    </w:p>
    <w:p w:rsidR="00CD1B23" w:rsidRDefault="00CD1B23" w:rsidP="00A22C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 назвать основания для прекращения деятельности индивидуального предпринимателя.</w:t>
      </w:r>
    </w:p>
    <w:p w:rsidR="00CD1B23" w:rsidRDefault="00CD1B23" w:rsidP="00E32D10">
      <w:pPr>
        <w:ind w:right="-1" w:firstLine="709"/>
        <w:jc w:val="both"/>
        <w:rPr>
          <w:sz w:val="28"/>
          <w:szCs w:val="28"/>
        </w:rPr>
      </w:pPr>
    </w:p>
    <w:p w:rsidR="00CD1B23" w:rsidRPr="0070540C" w:rsidRDefault="00CD1B23" w:rsidP="00E32D10">
      <w:pPr>
        <w:ind w:right="-381" w:firstLine="709"/>
        <w:jc w:val="both"/>
        <w:rPr>
          <w:b/>
          <w:sz w:val="28"/>
          <w:szCs w:val="28"/>
        </w:rPr>
      </w:pPr>
      <w:r w:rsidRPr="0070540C">
        <w:rPr>
          <w:b/>
          <w:sz w:val="28"/>
          <w:szCs w:val="28"/>
        </w:rPr>
        <w:t>Контрольные вопросы:</w:t>
      </w:r>
    </w:p>
    <w:p w:rsidR="00CD1B23" w:rsidRDefault="00CD1B23" w:rsidP="00C8620C">
      <w:pPr>
        <w:ind w:right="-1" w:firstLine="709"/>
        <w:jc w:val="both"/>
        <w:rPr>
          <w:sz w:val="28"/>
          <w:szCs w:val="28"/>
        </w:rPr>
      </w:pPr>
      <w:r w:rsidRPr="00642959">
        <w:rPr>
          <w:sz w:val="28"/>
          <w:szCs w:val="28"/>
        </w:rPr>
        <w:t xml:space="preserve">1. </w:t>
      </w:r>
      <w:r>
        <w:rPr>
          <w:sz w:val="28"/>
          <w:szCs w:val="28"/>
        </w:rPr>
        <w:t>Что такое банкротство?</w:t>
      </w:r>
    </w:p>
    <w:p w:rsidR="00CD1B23" w:rsidRDefault="00CD1B23" w:rsidP="00C8620C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Что такое несостоятельность?</w:t>
      </w:r>
    </w:p>
    <w:p w:rsidR="00CD1B23" w:rsidRDefault="00CD1B23" w:rsidP="00C8620C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Какие меры, не противоречащие законодательству, могут быть применены к неплатежеспособному должнику?</w:t>
      </w:r>
    </w:p>
    <w:p w:rsidR="00CD1B23" w:rsidRDefault="00CD1B23" w:rsidP="00C8620C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 каких целях вводится судом процедура внешнего наблюдения?</w:t>
      </w:r>
    </w:p>
    <w:p w:rsidR="00CD1B23" w:rsidRDefault="00CD1B23" w:rsidP="00C8620C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Что представляет собой реорганизация как одна из форм прекращения деятельности юридического лица?</w:t>
      </w:r>
    </w:p>
    <w:p w:rsidR="00CD1B23" w:rsidRDefault="00CD1B23" w:rsidP="00C8620C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Каким образом можно провести реорганизацию юридического лица?</w:t>
      </w:r>
    </w:p>
    <w:p w:rsidR="00CD1B23" w:rsidRDefault="00CD1B23" w:rsidP="00C8620C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7. Что представляет собой ликвидация организации?</w:t>
      </w:r>
    </w:p>
    <w:p w:rsidR="00CD1B23" w:rsidRDefault="00CD1B23" w:rsidP="00C8620C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Какие документы предоставляются в орган юстиции при ликвидации юридического лица?</w:t>
      </w:r>
    </w:p>
    <w:p w:rsidR="00CD1B23" w:rsidRPr="00642959" w:rsidRDefault="00CD1B23" w:rsidP="00C8620C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9.В каких случаях деятельность индивидуального предпринимателя считается прекращенной?</w:t>
      </w:r>
    </w:p>
    <w:p w:rsidR="00CD1B23" w:rsidRDefault="00CD1B23" w:rsidP="00C8620C">
      <w:pPr>
        <w:ind w:right="-1" w:firstLine="709"/>
        <w:jc w:val="both"/>
        <w:rPr>
          <w:sz w:val="28"/>
          <w:szCs w:val="28"/>
        </w:rPr>
      </w:pPr>
    </w:p>
    <w:p w:rsidR="00CD1B23" w:rsidRDefault="00CD1B23" w:rsidP="00C8620C">
      <w:pPr>
        <w:ind w:right="-1" w:firstLine="709"/>
        <w:jc w:val="both"/>
        <w:rPr>
          <w:sz w:val="28"/>
          <w:szCs w:val="28"/>
        </w:rPr>
      </w:pPr>
    </w:p>
    <w:p w:rsidR="00CD1B23" w:rsidRDefault="00CD1B23" w:rsidP="00C8620C">
      <w:pPr>
        <w:ind w:right="-1" w:firstLine="709"/>
        <w:jc w:val="both"/>
        <w:rPr>
          <w:sz w:val="28"/>
          <w:szCs w:val="28"/>
        </w:rPr>
      </w:pPr>
    </w:p>
    <w:p w:rsidR="00CD1B23" w:rsidRDefault="00CD1B23" w:rsidP="00C8620C">
      <w:pPr>
        <w:ind w:right="-1" w:firstLine="709"/>
        <w:jc w:val="both"/>
        <w:rPr>
          <w:sz w:val="28"/>
          <w:szCs w:val="28"/>
        </w:rPr>
      </w:pPr>
    </w:p>
    <w:p w:rsidR="00CD1B23" w:rsidRDefault="00CD1B23" w:rsidP="00C8620C">
      <w:pPr>
        <w:ind w:right="-1" w:firstLine="709"/>
        <w:jc w:val="both"/>
        <w:rPr>
          <w:sz w:val="28"/>
          <w:szCs w:val="28"/>
        </w:rPr>
      </w:pPr>
    </w:p>
    <w:p w:rsidR="00CD1B23" w:rsidRDefault="00CD1B23" w:rsidP="00C8620C">
      <w:pPr>
        <w:ind w:right="-1" w:firstLine="709"/>
        <w:jc w:val="both"/>
        <w:rPr>
          <w:sz w:val="28"/>
          <w:szCs w:val="28"/>
        </w:rPr>
      </w:pPr>
    </w:p>
    <w:p w:rsidR="00CD1B23" w:rsidRDefault="00CD1B23" w:rsidP="00C8620C">
      <w:pPr>
        <w:ind w:right="-1" w:firstLine="709"/>
        <w:jc w:val="both"/>
        <w:rPr>
          <w:sz w:val="28"/>
          <w:szCs w:val="28"/>
        </w:rPr>
      </w:pPr>
    </w:p>
    <w:p w:rsidR="00CD1B23" w:rsidRDefault="00CD1B23" w:rsidP="00C8620C">
      <w:pPr>
        <w:ind w:right="-1" w:firstLine="709"/>
        <w:jc w:val="both"/>
        <w:rPr>
          <w:sz w:val="28"/>
          <w:szCs w:val="28"/>
        </w:rPr>
      </w:pPr>
    </w:p>
    <w:p w:rsidR="00CD1B23" w:rsidRDefault="00CD1B23" w:rsidP="00BF4E3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 Управление бизнесом</w:t>
      </w:r>
    </w:p>
    <w:p w:rsidR="00CD1B23" w:rsidRDefault="00CD1B23" w:rsidP="00BF4E39">
      <w:pPr>
        <w:jc w:val="both"/>
        <w:rPr>
          <w:b/>
          <w:sz w:val="28"/>
          <w:szCs w:val="28"/>
        </w:rPr>
      </w:pPr>
    </w:p>
    <w:p w:rsidR="00CD1B23" w:rsidRDefault="00CD1B23" w:rsidP="00BF4E3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 Инфраструктура бизнеса</w:t>
      </w:r>
    </w:p>
    <w:p w:rsidR="00CD1B23" w:rsidRDefault="00CD1B23" w:rsidP="00BF4E39">
      <w:pPr>
        <w:jc w:val="both"/>
        <w:rPr>
          <w:b/>
          <w:sz w:val="28"/>
          <w:szCs w:val="28"/>
        </w:rPr>
      </w:pPr>
    </w:p>
    <w:p w:rsidR="00CD1B23" w:rsidRDefault="00CD1B23" w:rsidP="00BF4E3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Учебные цели </w:t>
      </w:r>
      <w:r w:rsidRPr="00BF4E39">
        <w:rPr>
          <w:sz w:val="28"/>
          <w:szCs w:val="28"/>
        </w:rPr>
        <w:t>–</w:t>
      </w:r>
      <w:r>
        <w:rPr>
          <w:b/>
          <w:sz w:val="28"/>
          <w:szCs w:val="28"/>
        </w:rPr>
        <w:t xml:space="preserve">  </w:t>
      </w:r>
      <w:r w:rsidRPr="00944725">
        <w:rPr>
          <w:sz w:val="28"/>
          <w:szCs w:val="28"/>
        </w:rPr>
        <w:t xml:space="preserve">изучение </w:t>
      </w:r>
      <w:r>
        <w:rPr>
          <w:sz w:val="28"/>
          <w:szCs w:val="28"/>
        </w:rPr>
        <w:t>роли и значения инфраструктуры в становлении и развитии бизнеса</w:t>
      </w:r>
    </w:p>
    <w:p w:rsidR="00CD1B23" w:rsidRDefault="00CD1B23" w:rsidP="00BF4E39">
      <w:pPr>
        <w:jc w:val="both"/>
        <w:rPr>
          <w:b/>
          <w:sz w:val="28"/>
          <w:szCs w:val="28"/>
        </w:rPr>
      </w:pPr>
    </w:p>
    <w:p w:rsidR="00CD1B23" w:rsidRDefault="00CD1B23" w:rsidP="00BF4E3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Вопросы:</w:t>
      </w:r>
    </w:p>
    <w:p w:rsidR="00CD1B23" w:rsidRDefault="00CD1B23" w:rsidP="00BF4E39">
      <w:pPr>
        <w:ind w:firstLine="709"/>
        <w:jc w:val="both"/>
        <w:rPr>
          <w:sz w:val="28"/>
          <w:szCs w:val="28"/>
        </w:rPr>
      </w:pPr>
      <w:r w:rsidRPr="00B0089C">
        <w:rPr>
          <w:sz w:val="28"/>
          <w:szCs w:val="28"/>
        </w:rPr>
        <w:t>1</w:t>
      </w:r>
      <w:r>
        <w:rPr>
          <w:sz w:val="28"/>
          <w:szCs w:val="28"/>
        </w:rPr>
        <w:t>. Понятие и основные элементы инфраструктуры бизнеса. Функции инфраструктуры бизнеса</w:t>
      </w:r>
    </w:p>
    <w:p w:rsidR="00CD1B23" w:rsidRDefault="00CD1B23" w:rsidP="00BF4E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 Биржа как важнейший институт рыночной инфраструктуры бизнеса</w:t>
      </w:r>
    </w:p>
    <w:p w:rsidR="00CD1B23" w:rsidRDefault="00CD1B23" w:rsidP="00BF4E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Аудиторские фирмы, права и обязанности аудиторов</w:t>
      </w:r>
    </w:p>
    <w:p w:rsidR="00CD1B23" w:rsidRDefault="00CD1B23" w:rsidP="00BF4E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Инфраструктура содействию малому и среднему бизнесу в РК</w:t>
      </w:r>
    </w:p>
    <w:p w:rsidR="00CD1B23" w:rsidRDefault="00CD1B23" w:rsidP="00BF4E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Государственное регулирование предпринимательской деятельности в РК</w:t>
      </w:r>
    </w:p>
    <w:p w:rsidR="00CD1B23" w:rsidRDefault="00CD1B23" w:rsidP="00BF4E39">
      <w:pPr>
        <w:ind w:firstLine="709"/>
        <w:jc w:val="both"/>
        <w:rPr>
          <w:sz w:val="28"/>
          <w:szCs w:val="28"/>
        </w:rPr>
      </w:pPr>
    </w:p>
    <w:p w:rsidR="00CD1B23" w:rsidRPr="00BF4E39" w:rsidRDefault="00CD1B23" w:rsidP="00BF4E39">
      <w:pPr>
        <w:ind w:firstLine="709"/>
        <w:jc w:val="both"/>
        <w:rPr>
          <w:b/>
          <w:sz w:val="28"/>
          <w:szCs w:val="28"/>
        </w:rPr>
      </w:pPr>
      <w:r w:rsidRPr="00BF4E39">
        <w:rPr>
          <w:b/>
          <w:sz w:val="28"/>
          <w:szCs w:val="28"/>
        </w:rPr>
        <w:t>Методические указания</w:t>
      </w:r>
    </w:p>
    <w:p w:rsidR="00CD1B23" w:rsidRDefault="00CD1B23" w:rsidP="003F29B4">
      <w:pPr>
        <w:ind w:firstLine="709"/>
        <w:jc w:val="both"/>
        <w:rPr>
          <w:sz w:val="28"/>
          <w:szCs w:val="28"/>
        </w:rPr>
      </w:pPr>
      <w:r w:rsidRPr="004446D5">
        <w:rPr>
          <w:sz w:val="28"/>
          <w:szCs w:val="28"/>
        </w:rPr>
        <w:t>После изучения данной темы Вы должны</w:t>
      </w:r>
      <w:r>
        <w:rPr>
          <w:sz w:val="28"/>
          <w:szCs w:val="28"/>
        </w:rPr>
        <w:t xml:space="preserve"> быть способны:</w:t>
      </w:r>
    </w:p>
    <w:p w:rsidR="00CD1B23" w:rsidRDefault="00CD1B23" w:rsidP="003F29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объяснить сущность и цели инфраструктуры бизнеса;</w:t>
      </w:r>
    </w:p>
    <w:p w:rsidR="00CD1B23" w:rsidRDefault="00CD1B23" w:rsidP="003F29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охарактеризовать процесс инфраструктурного обеспечения бизнеса;</w:t>
      </w:r>
    </w:p>
    <w:p w:rsidR="00CD1B23" w:rsidRDefault="00CD1B23" w:rsidP="003F29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назвать институты современной рыночной инфраструктуры и ее основные функции;</w:t>
      </w:r>
    </w:p>
    <w:p w:rsidR="00CD1B23" w:rsidRDefault="00CD1B23" w:rsidP="003F29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объяснить социально-экономическое содержание рыночной инфраструктуры;</w:t>
      </w:r>
    </w:p>
    <w:p w:rsidR="00CD1B23" w:rsidRDefault="00CD1B23" w:rsidP="003F29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знать виды и функции бирж;</w:t>
      </w:r>
    </w:p>
    <w:p w:rsidR="00CD1B23" w:rsidRDefault="00CD1B23" w:rsidP="003F29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охарактеризовать виды аудита, объекты и основные функции внутреннего аудита;</w:t>
      </w:r>
    </w:p>
    <w:p w:rsidR="00CD1B23" w:rsidRDefault="00CD1B23" w:rsidP="003F29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 охарактеризовать инфраструктуру поддержки предпринимательства в РК;</w:t>
      </w:r>
    </w:p>
    <w:p w:rsidR="00CD1B23" w:rsidRDefault="00CD1B23" w:rsidP="003F29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назвать виды и основные направления государственного регулирования предпринимательской деятельности;</w:t>
      </w:r>
    </w:p>
    <w:p w:rsidR="00CD1B23" w:rsidRDefault="00CD1B23" w:rsidP="003F29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и) знать основные положения налогового регулирования бизнеса в РК и особенности налоговых режимов для субъектов малого бизнеса;</w:t>
      </w:r>
    </w:p>
    <w:p w:rsidR="00CD1B23" w:rsidRDefault="00CD1B23" w:rsidP="003F29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к) знать тарифные и нетарифные меры таможенного регулирования.</w:t>
      </w:r>
    </w:p>
    <w:p w:rsidR="00CD1B23" w:rsidRPr="004F7FD2" w:rsidRDefault="00CD1B23" w:rsidP="004F7FD2">
      <w:pPr>
        <w:ind w:right="-381" w:firstLine="567"/>
        <w:jc w:val="both"/>
        <w:rPr>
          <w:sz w:val="28"/>
          <w:szCs w:val="28"/>
        </w:rPr>
      </w:pPr>
      <w:r w:rsidRPr="004F7FD2">
        <w:rPr>
          <w:sz w:val="28"/>
          <w:szCs w:val="28"/>
        </w:rPr>
        <w:t xml:space="preserve">  </w:t>
      </w:r>
    </w:p>
    <w:p w:rsidR="00CD1B23" w:rsidRPr="004F7FD2" w:rsidRDefault="00CD1B23" w:rsidP="004F7FD2">
      <w:pPr>
        <w:ind w:right="-381" w:firstLine="709"/>
        <w:rPr>
          <w:b/>
          <w:sz w:val="28"/>
          <w:szCs w:val="28"/>
        </w:rPr>
      </w:pPr>
      <w:r w:rsidRPr="004F7FD2">
        <w:rPr>
          <w:b/>
          <w:sz w:val="28"/>
          <w:szCs w:val="28"/>
        </w:rPr>
        <w:t>Контрольные вопросы:</w:t>
      </w:r>
    </w:p>
    <w:p w:rsidR="00CD1B23" w:rsidRPr="004F7FD2" w:rsidRDefault="00CD1B23" w:rsidP="004F7FD2">
      <w:pPr>
        <w:ind w:right="-381" w:firstLine="709"/>
        <w:jc w:val="both"/>
        <w:rPr>
          <w:sz w:val="28"/>
          <w:szCs w:val="28"/>
        </w:rPr>
      </w:pPr>
      <w:r w:rsidRPr="004F7FD2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4F7FD2">
        <w:rPr>
          <w:sz w:val="28"/>
          <w:szCs w:val="28"/>
        </w:rPr>
        <w:t xml:space="preserve"> </w:t>
      </w:r>
      <w:r>
        <w:rPr>
          <w:sz w:val="28"/>
          <w:szCs w:val="28"/>
        </w:rPr>
        <w:t>Каковы особенности валютных бирж</w:t>
      </w:r>
      <w:r w:rsidRPr="004F7FD2">
        <w:rPr>
          <w:sz w:val="28"/>
          <w:szCs w:val="28"/>
        </w:rPr>
        <w:t>?</w:t>
      </w:r>
    </w:p>
    <w:p w:rsidR="00CD1B23" w:rsidRPr="004F7FD2" w:rsidRDefault="00CD1B23" w:rsidP="004F7FD2">
      <w:pPr>
        <w:ind w:right="-381" w:firstLine="709"/>
        <w:rPr>
          <w:sz w:val="28"/>
          <w:szCs w:val="28"/>
        </w:rPr>
      </w:pPr>
      <w:r w:rsidRPr="004F7FD2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4F7FD2">
        <w:rPr>
          <w:sz w:val="28"/>
          <w:szCs w:val="28"/>
        </w:rPr>
        <w:t xml:space="preserve"> </w:t>
      </w:r>
      <w:r>
        <w:rPr>
          <w:sz w:val="28"/>
          <w:szCs w:val="28"/>
        </w:rPr>
        <w:t>Чем отличаются микрокредитные организации от банков?</w:t>
      </w:r>
    </w:p>
    <w:p w:rsidR="00CD1B23" w:rsidRPr="004F7FD2" w:rsidRDefault="00CD1B23" w:rsidP="004F7FD2">
      <w:pPr>
        <w:ind w:right="-381" w:firstLine="709"/>
        <w:jc w:val="both"/>
        <w:rPr>
          <w:sz w:val="28"/>
          <w:szCs w:val="28"/>
        </w:rPr>
      </w:pPr>
      <w:r w:rsidRPr="004F7FD2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4F7FD2">
        <w:rPr>
          <w:sz w:val="28"/>
          <w:szCs w:val="28"/>
        </w:rPr>
        <w:t xml:space="preserve"> </w:t>
      </w:r>
      <w:r>
        <w:rPr>
          <w:sz w:val="28"/>
          <w:szCs w:val="28"/>
        </w:rPr>
        <w:t>В чем суть антимонопольного регулирования?</w:t>
      </w:r>
    </w:p>
    <w:p w:rsidR="00CD1B23" w:rsidRPr="004F7FD2" w:rsidRDefault="00CD1B23" w:rsidP="004F7FD2">
      <w:pPr>
        <w:ind w:right="-381" w:firstLine="709"/>
        <w:jc w:val="both"/>
        <w:rPr>
          <w:sz w:val="28"/>
          <w:szCs w:val="28"/>
        </w:rPr>
      </w:pPr>
      <w:r w:rsidRPr="004F7FD2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4F7FD2">
        <w:rPr>
          <w:sz w:val="28"/>
          <w:szCs w:val="28"/>
        </w:rPr>
        <w:t xml:space="preserve"> </w:t>
      </w:r>
      <w:r>
        <w:rPr>
          <w:sz w:val="28"/>
          <w:szCs w:val="28"/>
        </w:rPr>
        <w:t>Каковы важнейшие направления государственного регулирования предпринимательской деятельности в РК?</w:t>
      </w:r>
    </w:p>
    <w:p w:rsidR="00CD1B23" w:rsidRPr="004F7FD2" w:rsidRDefault="00CD1B23" w:rsidP="004F7FD2">
      <w:pPr>
        <w:ind w:right="-381" w:firstLine="709"/>
        <w:jc w:val="both"/>
        <w:rPr>
          <w:sz w:val="28"/>
          <w:szCs w:val="28"/>
        </w:rPr>
      </w:pPr>
      <w:r w:rsidRPr="004F7FD2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4F7FD2">
        <w:rPr>
          <w:sz w:val="28"/>
          <w:szCs w:val="28"/>
        </w:rPr>
        <w:t xml:space="preserve"> </w:t>
      </w:r>
      <w:r>
        <w:rPr>
          <w:sz w:val="28"/>
          <w:szCs w:val="28"/>
        </w:rPr>
        <w:t>Какие виды налогов Вы знаете</w:t>
      </w:r>
      <w:r w:rsidRPr="004F7FD2">
        <w:rPr>
          <w:sz w:val="28"/>
          <w:szCs w:val="28"/>
        </w:rPr>
        <w:t>?</w:t>
      </w:r>
    </w:p>
    <w:p w:rsidR="00CD1B23" w:rsidRPr="004F7FD2" w:rsidRDefault="00CD1B23" w:rsidP="004F7FD2">
      <w:pPr>
        <w:ind w:right="-381" w:firstLine="709"/>
        <w:jc w:val="both"/>
        <w:rPr>
          <w:sz w:val="28"/>
          <w:szCs w:val="28"/>
        </w:rPr>
      </w:pPr>
      <w:r w:rsidRPr="004F7FD2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4F7FD2">
        <w:rPr>
          <w:sz w:val="28"/>
          <w:szCs w:val="28"/>
        </w:rPr>
        <w:t xml:space="preserve"> </w:t>
      </w:r>
      <w:r>
        <w:rPr>
          <w:sz w:val="28"/>
          <w:szCs w:val="28"/>
        </w:rPr>
        <w:t>Что относится к числу налоговых инструментов, стимулирующих предпринимательскую деятельность</w:t>
      </w:r>
      <w:r w:rsidRPr="004F7FD2">
        <w:rPr>
          <w:sz w:val="28"/>
          <w:szCs w:val="28"/>
        </w:rPr>
        <w:t>?</w:t>
      </w:r>
    </w:p>
    <w:p w:rsidR="00CD1B23" w:rsidRPr="004F7FD2" w:rsidRDefault="00CD1B23" w:rsidP="004F7FD2">
      <w:pPr>
        <w:ind w:right="-381" w:firstLine="709"/>
        <w:jc w:val="both"/>
        <w:rPr>
          <w:sz w:val="28"/>
          <w:szCs w:val="28"/>
        </w:rPr>
      </w:pPr>
      <w:r w:rsidRPr="004F7FD2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4F7FD2">
        <w:rPr>
          <w:sz w:val="28"/>
          <w:szCs w:val="28"/>
        </w:rPr>
        <w:t xml:space="preserve"> </w:t>
      </w:r>
      <w:r>
        <w:rPr>
          <w:sz w:val="28"/>
          <w:szCs w:val="28"/>
        </w:rPr>
        <w:t>На какие виды подразделяются меры таможенного регулирования?</w:t>
      </w:r>
    </w:p>
    <w:p w:rsidR="00CD1B23" w:rsidRDefault="00CD1B23" w:rsidP="00C8620C">
      <w:pPr>
        <w:ind w:right="-1" w:firstLine="709"/>
        <w:jc w:val="both"/>
        <w:rPr>
          <w:sz w:val="28"/>
          <w:szCs w:val="28"/>
        </w:rPr>
      </w:pPr>
    </w:p>
    <w:p w:rsidR="00CD1B23" w:rsidRPr="009E5345" w:rsidRDefault="00CD1B23" w:rsidP="00504E7C">
      <w:pPr>
        <w:ind w:right="-1" w:firstLine="709"/>
        <w:jc w:val="both"/>
        <w:rPr>
          <w:b/>
          <w:sz w:val="28"/>
          <w:szCs w:val="28"/>
        </w:rPr>
      </w:pPr>
      <w:r w:rsidRPr="009E5345">
        <w:rPr>
          <w:b/>
          <w:sz w:val="28"/>
          <w:szCs w:val="28"/>
        </w:rPr>
        <w:t>2.2 Управление бизнесом</w:t>
      </w:r>
    </w:p>
    <w:p w:rsidR="00CD1B23" w:rsidRDefault="00CD1B23" w:rsidP="00EE3DFB">
      <w:pPr>
        <w:ind w:left="709" w:right="-1"/>
        <w:jc w:val="both"/>
        <w:rPr>
          <w:b/>
          <w:sz w:val="28"/>
          <w:szCs w:val="28"/>
        </w:rPr>
      </w:pPr>
    </w:p>
    <w:p w:rsidR="00CD1B23" w:rsidRDefault="00CD1B23" w:rsidP="00504E7C">
      <w:pPr>
        <w:ind w:right="-1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Учебные цели </w:t>
      </w:r>
      <w:r w:rsidRPr="00504E7C">
        <w:rPr>
          <w:sz w:val="28"/>
          <w:szCs w:val="28"/>
        </w:rPr>
        <w:t>–</w:t>
      </w:r>
      <w:r>
        <w:rPr>
          <w:sz w:val="28"/>
          <w:szCs w:val="28"/>
        </w:rPr>
        <w:t xml:space="preserve"> изучение принципов менеджмента, организационной структуры и информационной системы бизнеса</w:t>
      </w:r>
    </w:p>
    <w:p w:rsidR="00CD1B23" w:rsidRDefault="00CD1B23" w:rsidP="00EE3DFB">
      <w:pPr>
        <w:ind w:left="709" w:right="-1"/>
        <w:jc w:val="both"/>
        <w:rPr>
          <w:b/>
          <w:sz w:val="28"/>
          <w:szCs w:val="28"/>
        </w:rPr>
      </w:pPr>
    </w:p>
    <w:p w:rsidR="00CD1B23" w:rsidRDefault="00CD1B23" w:rsidP="009E534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Вопросы:</w:t>
      </w:r>
    </w:p>
    <w:p w:rsidR="00CD1B23" w:rsidRDefault="00CD1B23" w:rsidP="00EE3DFB">
      <w:pPr>
        <w:ind w:left="709" w:right="-1"/>
        <w:jc w:val="both"/>
        <w:rPr>
          <w:sz w:val="28"/>
          <w:szCs w:val="28"/>
        </w:rPr>
      </w:pPr>
      <w:r w:rsidRPr="00504E7C">
        <w:rPr>
          <w:sz w:val="28"/>
          <w:szCs w:val="28"/>
        </w:rPr>
        <w:t xml:space="preserve">1. </w:t>
      </w:r>
      <w:r w:rsidRPr="00741F19">
        <w:rPr>
          <w:sz w:val="28"/>
          <w:szCs w:val="28"/>
        </w:rPr>
        <w:t xml:space="preserve">Основные принципы менеджмента в бизнесе. </w:t>
      </w:r>
    </w:p>
    <w:p w:rsidR="00CD1B23" w:rsidRDefault="00CD1B23" w:rsidP="00EE3DFB">
      <w:pPr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41F19">
        <w:rPr>
          <w:sz w:val="28"/>
          <w:szCs w:val="28"/>
        </w:rPr>
        <w:t>Организационные структуры бизнеса</w:t>
      </w:r>
    </w:p>
    <w:p w:rsidR="00CD1B23" w:rsidRDefault="00CD1B23" w:rsidP="00EE3DFB">
      <w:pPr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741F19">
        <w:rPr>
          <w:sz w:val="28"/>
          <w:szCs w:val="28"/>
        </w:rPr>
        <w:t xml:space="preserve"> Информационные </w:t>
      </w:r>
      <w:r>
        <w:rPr>
          <w:sz w:val="28"/>
          <w:szCs w:val="28"/>
        </w:rPr>
        <w:t>системы бизнеса</w:t>
      </w:r>
    </w:p>
    <w:p w:rsidR="00CD1B23" w:rsidRPr="00504E7C" w:rsidRDefault="00CD1B23" w:rsidP="00EE3DFB">
      <w:pPr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741F19">
        <w:rPr>
          <w:sz w:val="28"/>
          <w:szCs w:val="28"/>
        </w:rPr>
        <w:t>Управление персоналом в бизнесе и деловая этика</w:t>
      </w:r>
    </w:p>
    <w:p w:rsidR="00CD1B23" w:rsidRDefault="00CD1B23" w:rsidP="009E5345">
      <w:pPr>
        <w:ind w:right="-1" w:firstLine="709"/>
        <w:jc w:val="both"/>
        <w:rPr>
          <w:b/>
          <w:sz w:val="28"/>
          <w:szCs w:val="28"/>
        </w:rPr>
      </w:pPr>
    </w:p>
    <w:p w:rsidR="00CD1B23" w:rsidRDefault="00CD1B23" w:rsidP="009E5345">
      <w:pPr>
        <w:ind w:right="-1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указания</w:t>
      </w:r>
    </w:p>
    <w:p w:rsidR="00CD1B23" w:rsidRDefault="00CD1B23" w:rsidP="00291C9D">
      <w:pPr>
        <w:ind w:firstLine="709"/>
        <w:jc w:val="both"/>
        <w:rPr>
          <w:sz w:val="28"/>
          <w:szCs w:val="28"/>
        </w:rPr>
      </w:pPr>
      <w:r w:rsidRPr="004446D5">
        <w:rPr>
          <w:sz w:val="28"/>
          <w:szCs w:val="28"/>
        </w:rPr>
        <w:t>После изучения данной темы Вы должны</w:t>
      </w:r>
      <w:r>
        <w:rPr>
          <w:sz w:val="28"/>
          <w:szCs w:val="28"/>
        </w:rPr>
        <w:t xml:space="preserve"> быть способны:</w:t>
      </w:r>
    </w:p>
    <w:p w:rsidR="00CD1B23" w:rsidRDefault="00CD1B23" w:rsidP="00291C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объяснить содержание общих и частных принципов менеджмента в бизнесе;</w:t>
      </w:r>
    </w:p>
    <w:p w:rsidR="00CD1B23" w:rsidRDefault="00CD1B23" w:rsidP="00291C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объяснить функции управления бизнесом;</w:t>
      </w:r>
    </w:p>
    <w:p w:rsidR="00CD1B23" w:rsidRDefault="00CD1B23" w:rsidP="00291C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охарактеризовать организационную структуру бизнеса и ее составляющие: структуру управления и производственную структуру;</w:t>
      </w:r>
    </w:p>
    <w:p w:rsidR="00CD1B23" w:rsidRDefault="00CD1B23" w:rsidP="00291C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назвать требования, предъявляемые к проектированию организационной структуры бизнеса;</w:t>
      </w:r>
    </w:p>
    <w:p w:rsidR="00CD1B23" w:rsidRDefault="00CD1B23" w:rsidP="00291C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различать иерархические и адаптивные организационные структуры бизнеса;</w:t>
      </w:r>
    </w:p>
    <w:p w:rsidR="00CD1B23" w:rsidRDefault="00CD1B23" w:rsidP="00291C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выделять виды информации в бизнесе и пользоваться методами экономического анализа;</w:t>
      </w:r>
    </w:p>
    <w:p w:rsidR="00CD1B23" w:rsidRDefault="00CD1B23" w:rsidP="00291C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 выделять особенности управления персоналом в малом бизнесе и раскрыть основные принципы создания деловой репутации в бизнесе.</w:t>
      </w:r>
    </w:p>
    <w:p w:rsidR="00CD1B23" w:rsidRDefault="00CD1B23" w:rsidP="009E5345">
      <w:pPr>
        <w:tabs>
          <w:tab w:val="left" w:pos="8760"/>
        </w:tabs>
        <w:ind w:firstLine="709"/>
        <w:jc w:val="both"/>
        <w:rPr>
          <w:b/>
          <w:sz w:val="28"/>
          <w:szCs w:val="28"/>
        </w:rPr>
      </w:pPr>
    </w:p>
    <w:p w:rsidR="00CD1B23" w:rsidRDefault="00CD1B23" w:rsidP="009E5345">
      <w:pPr>
        <w:tabs>
          <w:tab w:val="left" w:pos="8760"/>
        </w:tabs>
        <w:ind w:firstLine="709"/>
        <w:jc w:val="both"/>
        <w:rPr>
          <w:b/>
          <w:sz w:val="28"/>
          <w:szCs w:val="28"/>
        </w:rPr>
      </w:pPr>
      <w:r w:rsidRPr="00545BC3">
        <w:rPr>
          <w:b/>
          <w:sz w:val="28"/>
          <w:szCs w:val="28"/>
        </w:rPr>
        <w:t>Контрольные вопросы:</w:t>
      </w:r>
    </w:p>
    <w:p w:rsidR="00CD1B23" w:rsidRPr="00885757" w:rsidRDefault="00CD1B23" w:rsidP="00885757">
      <w:pPr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85757">
        <w:rPr>
          <w:sz w:val="28"/>
          <w:szCs w:val="28"/>
        </w:rPr>
        <w:t>Перечислите основные принципы менеджмента в бизнесе.</w:t>
      </w:r>
    </w:p>
    <w:p w:rsidR="00CD1B23" w:rsidRPr="00885757" w:rsidRDefault="00CD1B23" w:rsidP="00885757">
      <w:pPr>
        <w:ind w:left="709" w:right="-1"/>
        <w:jc w:val="both"/>
        <w:rPr>
          <w:bCs/>
          <w:sz w:val="28"/>
          <w:szCs w:val="28"/>
        </w:rPr>
      </w:pPr>
      <w:r w:rsidRPr="00885757">
        <w:rPr>
          <w:sz w:val="28"/>
          <w:szCs w:val="28"/>
        </w:rPr>
        <w:t>2. Дайте понятие о</w:t>
      </w:r>
      <w:r w:rsidRPr="00885757">
        <w:rPr>
          <w:bCs/>
          <w:sz w:val="28"/>
          <w:szCs w:val="28"/>
        </w:rPr>
        <w:t>рганизационной структуры управления бизнесом</w:t>
      </w:r>
    </w:p>
    <w:p w:rsidR="00CD1B23" w:rsidRDefault="00CD1B23" w:rsidP="00885757">
      <w:pPr>
        <w:ind w:left="709"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885757">
        <w:rPr>
          <w:bCs/>
          <w:sz w:val="28"/>
          <w:szCs w:val="28"/>
        </w:rPr>
        <w:t>. Каки</w:t>
      </w:r>
      <w:r>
        <w:rPr>
          <w:bCs/>
          <w:sz w:val="28"/>
          <w:szCs w:val="28"/>
        </w:rPr>
        <w:t>ми признаками характеризуются иерархические организационные</w:t>
      </w:r>
      <w:r w:rsidRPr="00885757">
        <w:rPr>
          <w:bCs/>
          <w:sz w:val="28"/>
          <w:szCs w:val="28"/>
        </w:rPr>
        <w:t xml:space="preserve"> структур</w:t>
      </w:r>
      <w:r>
        <w:rPr>
          <w:bCs/>
          <w:sz w:val="28"/>
          <w:szCs w:val="28"/>
        </w:rPr>
        <w:t>ы</w:t>
      </w:r>
      <w:r w:rsidRPr="00885757">
        <w:rPr>
          <w:bCs/>
          <w:sz w:val="28"/>
          <w:szCs w:val="28"/>
        </w:rPr>
        <w:t>?</w:t>
      </w:r>
    </w:p>
    <w:p w:rsidR="00CD1B23" w:rsidRPr="00885757" w:rsidRDefault="00CD1B23" w:rsidP="00885757">
      <w:pPr>
        <w:ind w:left="709"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885757">
        <w:rPr>
          <w:bCs/>
          <w:sz w:val="28"/>
          <w:szCs w:val="28"/>
        </w:rPr>
        <w:t>Каки</w:t>
      </w:r>
      <w:r>
        <w:rPr>
          <w:bCs/>
          <w:sz w:val="28"/>
          <w:szCs w:val="28"/>
        </w:rPr>
        <w:t>ми признаками характеризуются адаптивные организационные</w:t>
      </w:r>
      <w:r w:rsidRPr="00885757">
        <w:rPr>
          <w:bCs/>
          <w:sz w:val="28"/>
          <w:szCs w:val="28"/>
        </w:rPr>
        <w:t xml:space="preserve"> структур</w:t>
      </w:r>
      <w:r>
        <w:rPr>
          <w:bCs/>
          <w:sz w:val="28"/>
          <w:szCs w:val="28"/>
        </w:rPr>
        <w:t>ы</w:t>
      </w:r>
      <w:r w:rsidRPr="00885757">
        <w:rPr>
          <w:bCs/>
          <w:sz w:val="28"/>
          <w:szCs w:val="28"/>
        </w:rPr>
        <w:t>?</w:t>
      </w:r>
    </w:p>
    <w:p w:rsidR="00CD1B23" w:rsidRPr="00885757" w:rsidRDefault="00CD1B23" w:rsidP="00885757">
      <w:pPr>
        <w:ind w:left="709" w:right="-1"/>
        <w:jc w:val="both"/>
        <w:rPr>
          <w:sz w:val="28"/>
          <w:szCs w:val="28"/>
        </w:rPr>
      </w:pPr>
      <w:r w:rsidRPr="00885757">
        <w:rPr>
          <w:bCs/>
          <w:sz w:val="28"/>
          <w:szCs w:val="28"/>
        </w:rPr>
        <w:t>5.Перечислите и охарактеризуйте с</w:t>
      </w:r>
      <w:r w:rsidRPr="00885757">
        <w:rPr>
          <w:sz w:val="28"/>
          <w:szCs w:val="28"/>
        </w:rPr>
        <w:t>овременные автоматизированные информационные системы</w:t>
      </w:r>
    </w:p>
    <w:p w:rsidR="00CD1B23" w:rsidRPr="00885757" w:rsidRDefault="00CD1B23" w:rsidP="00885757">
      <w:pPr>
        <w:ind w:left="709" w:right="-1"/>
        <w:jc w:val="both"/>
        <w:rPr>
          <w:sz w:val="28"/>
          <w:szCs w:val="28"/>
        </w:rPr>
      </w:pPr>
      <w:r w:rsidRPr="00885757">
        <w:rPr>
          <w:sz w:val="28"/>
          <w:szCs w:val="28"/>
        </w:rPr>
        <w:t>6. Какие этапы включает в себя работа по управлению персоналом?</w:t>
      </w:r>
    </w:p>
    <w:p w:rsidR="00CD1B23" w:rsidRDefault="00CD1B23" w:rsidP="00885757">
      <w:pPr>
        <w:ind w:left="709" w:right="-1"/>
        <w:jc w:val="both"/>
        <w:rPr>
          <w:sz w:val="28"/>
          <w:szCs w:val="28"/>
        </w:rPr>
      </w:pPr>
      <w:r w:rsidRPr="00885757">
        <w:rPr>
          <w:sz w:val="28"/>
          <w:szCs w:val="28"/>
        </w:rPr>
        <w:t xml:space="preserve">7. </w:t>
      </w:r>
      <w:r>
        <w:rPr>
          <w:sz w:val="28"/>
          <w:szCs w:val="28"/>
        </w:rPr>
        <w:t xml:space="preserve">Что понимается </w:t>
      </w:r>
      <w:r w:rsidRPr="00885757">
        <w:rPr>
          <w:sz w:val="28"/>
          <w:szCs w:val="28"/>
        </w:rPr>
        <w:t>под репьютингом?</w:t>
      </w:r>
    </w:p>
    <w:p w:rsidR="00CD1B23" w:rsidRDefault="00CD1B23" w:rsidP="00885757">
      <w:pPr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8. Что такое паблисити?</w:t>
      </w:r>
    </w:p>
    <w:p w:rsidR="00CD1B23" w:rsidRDefault="00CD1B23" w:rsidP="00885757">
      <w:pPr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9. Чем отличается имидж от бренда?</w:t>
      </w:r>
    </w:p>
    <w:p w:rsidR="00CD1B23" w:rsidRPr="00885757" w:rsidRDefault="00CD1B23" w:rsidP="00885757">
      <w:pPr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10. Каковы основные атрибуты бренда?</w:t>
      </w:r>
    </w:p>
    <w:p w:rsidR="00CD1B23" w:rsidRPr="00EE3DFB" w:rsidRDefault="00CD1B23" w:rsidP="00EE3DFB">
      <w:pPr>
        <w:ind w:left="709" w:right="-1"/>
        <w:jc w:val="both"/>
        <w:rPr>
          <w:sz w:val="28"/>
          <w:szCs w:val="28"/>
        </w:rPr>
      </w:pPr>
    </w:p>
    <w:p w:rsidR="00CD1B23" w:rsidRDefault="00CD1B23" w:rsidP="00C8620C">
      <w:pPr>
        <w:ind w:right="-1" w:firstLine="709"/>
        <w:jc w:val="both"/>
        <w:rPr>
          <w:b/>
          <w:sz w:val="28"/>
          <w:szCs w:val="28"/>
        </w:rPr>
      </w:pPr>
      <w:r w:rsidRPr="00B00134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3</w:t>
      </w:r>
      <w:r w:rsidRPr="00B001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Основы </w:t>
      </w:r>
      <w:r w:rsidRPr="00B00134">
        <w:rPr>
          <w:b/>
          <w:sz w:val="28"/>
          <w:szCs w:val="28"/>
        </w:rPr>
        <w:t>бизнес-планировани</w:t>
      </w:r>
      <w:r>
        <w:rPr>
          <w:b/>
          <w:sz w:val="28"/>
          <w:szCs w:val="28"/>
        </w:rPr>
        <w:t>я</w:t>
      </w:r>
      <w:r w:rsidRPr="00B00134">
        <w:rPr>
          <w:b/>
          <w:sz w:val="28"/>
          <w:szCs w:val="28"/>
        </w:rPr>
        <w:t xml:space="preserve"> </w:t>
      </w:r>
    </w:p>
    <w:p w:rsidR="00CD1B23" w:rsidRDefault="00CD1B23" w:rsidP="00C8620C">
      <w:pPr>
        <w:ind w:right="-1" w:firstLine="709"/>
        <w:jc w:val="both"/>
        <w:rPr>
          <w:b/>
          <w:sz w:val="28"/>
          <w:szCs w:val="28"/>
        </w:rPr>
      </w:pPr>
    </w:p>
    <w:p w:rsidR="00CD1B23" w:rsidRDefault="00CD1B23" w:rsidP="00B00134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Учебные цели  </w:t>
      </w:r>
      <w:r w:rsidRPr="00B00134">
        <w:rPr>
          <w:sz w:val="28"/>
          <w:szCs w:val="28"/>
        </w:rPr>
        <w:t>–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понимание задач, решаемых бизнес-планом, знание структуры и содержания бизнес-плана </w:t>
      </w:r>
    </w:p>
    <w:p w:rsidR="00CD1B23" w:rsidRDefault="00CD1B23" w:rsidP="00B00134">
      <w:pPr>
        <w:ind w:firstLine="709"/>
        <w:jc w:val="both"/>
        <w:rPr>
          <w:b/>
          <w:sz w:val="28"/>
          <w:szCs w:val="28"/>
        </w:rPr>
      </w:pPr>
    </w:p>
    <w:p w:rsidR="00CD1B23" w:rsidRDefault="00CD1B23" w:rsidP="00B0013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Вопросы:</w:t>
      </w:r>
    </w:p>
    <w:p w:rsidR="00CD1B23" w:rsidRPr="00BA1F0D" w:rsidRDefault="00CD1B23" w:rsidP="00BA1F0D">
      <w:pPr>
        <w:ind w:right="-1" w:firstLine="709"/>
        <w:jc w:val="both"/>
        <w:rPr>
          <w:sz w:val="28"/>
          <w:szCs w:val="28"/>
        </w:rPr>
      </w:pPr>
      <w:r w:rsidRPr="00BA1F0D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BA1F0D">
        <w:rPr>
          <w:sz w:val="28"/>
          <w:szCs w:val="28"/>
        </w:rPr>
        <w:t xml:space="preserve"> Сущность планирования бизнеса</w:t>
      </w:r>
    </w:p>
    <w:p w:rsidR="00CD1B23" w:rsidRPr="00BA1F0D" w:rsidRDefault="00CD1B23" w:rsidP="00BA1F0D">
      <w:pPr>
        <w:ind w:right="-1" w:firstLine="709"/>
        <w:jc w:val="both"/>
        <w:rPr>
          <w:sz w:val="28"/>
          <w:szCs w:val="28"/>
        </w:rPr>
      </w:pPr>
      <w:r w:rsidRPr="00BA1F0D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BA1F0D">
        <w:rPr>
          <w:sz w:val="28"/>
          <w:szCs w:val="28"/>
        </w:rPr>
        <w:t xml:space="preserve"> Структура  и методика разработки бизнес-плана</w:t>
      </w:r>
    </w:p>
    <w:p w:rsidR="00CD1B23" w:rsidRPr="00BA1F0D" w:rsidRDefault="00CD1B23" w:rsidP="00BA1F0D">
      <w:pPr>
        <w:ind w:right="-1" w:firstLine="709"/>
        <w:jc w:val="both"/>
        <w:rPr>
          <w:sz w:val="28"/>
          <w:szCs w:val="28"/>
        </w:rPr>
      </w:pPr>
      <w:r w:rsidRPr="00BA1F0D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BA1F0D">
        <w:rPr>
          <w:sz w:val="28"/>
          <w:szCs w:val="28"/>
        </w:rPr>
        <w:t xml:space="preserve"> Учет фактора риска при  составлении бизнес- плана</w:t>
      </w:r>
    </w:p>
    <w:p w:rsidR="00CD1B23" w:rsidRDefault="00CD1B23" w:rsidP="00C8620C">
      <w:pPr>
        <w:ind w:right="-1" w:firstLine="709"/>
        <w:jc w:val="both"/>
        <w:rPr>
          <w:b/>
          <w:sz w:val="28"/>
          <w:szCs w:val="28"/>
        </w:rPr>
      </w:pPr>
    </w:p>
    <w:p w:rsidR="00CD1B23" w:rsidRDefault="00CD1B23" w:rsidP="00C8620C">
      <w:pPr>
        <w:ind w:right="-1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указания</w:t>
      </w:r>
    </w:p>
    <w:p w:rsidR="00CD1B23" w:rsidRDefault="00CD1B23" w:rsidP="00BA1F0D">
      <w:pPr>
        <w:ind w:firstLine="709"/>
        <w:jc w:val="both"/>
        <w:rPr>
          <w:sz w:val="28"/>
          <w:szCs w:val="28"/>
        </w:rPr>
      </w:pPr>
      <w:r w:rsidRPr="004446D5">
        <w:rPr>
          <w:sz w:val="28"/>
          <w:szCs w:val="28"/>
        </w:rPr>
        <w:t>После изучения данной темы Вы должны</w:t>
      </w:r>
      <w:r>
        <w:rPr>
          <w:sz w:val="28"/>
          <w:szCs w:val="28"/>
        </w:rPr>
        <w:t xml:space="preserve"> быть способны:</w:t>
      </w:r>
    </w:p>
    <w:p w:rsidR="00CD1B23" w:rsidRDefault="00CD1B23" w:rsidP="00B00134">
      <w:pPr>
        <w:pStyle w:val="BodyTextIndent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отличать бизнес-план от текущего плана социально-экономического развития организации, технико-экономического обоснования проектов;</w:t>
      </w:r>
    </w:p>
    <w:p w:rsidR="00CD1B23" w:rsidRDefault="00CD1B23" w:rsidP="00BA1F0D">
      <w:pPr>
        <w:pStyle w:val="BodyTextIndent"/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б) понять цели и задачи, решаемые бизнес-планированием, назначение бизнес-плана</w:t>
      </w:r>
    </w:p>
    <w:p w:rsidR="00CD1B23" w:rsidRDefault="00CD1B23" w:rsidP="00B00134">
      <w:pPr>
        <w:pStyle w:val="BodyTextIndent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усвоить процедуру действий, составляющих бизнес-планирование:</w:t>
      </w:r>
    </w:p>
    <w:p w:rsidR="00CD1B23" w:rsidRDefault="00CD1B23" w:rsidP="00B00134">
      <w:pPr>
        <w:pStyle w:val="BodyTextIndent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подготовительная стадия: принятие решения о разработке проекта: принятие решения о разработке бизнес-плана – разработка системы финансового обеспечения подготовки бизнес-плана и открытия финансирования – создание группы разработки бизнес-плана;</w:t>
      </w:r>
    </w:p>
    <w:p w:rsidR="00CD1B23" w:rsidRDefault="00CD1B23" w:rsidP="00B00134">
      <w:pPr>
        <w:pStyle w:val="BodyTextIndent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стадия разработки бизнес-плана: формулировка целей (концепций бизнес-плана) – сбор исходных данных – экспертиза бизнес-плана с привлечением экспертов – выбор методики расчета и компьютерных систем – проведение необходимых экономических расчетов и подготовка бизнес-плана.</w:t>
      </w:r>
    </w:p>
    <w:p w:rsidR="00CD1B23" w:rsidRDefault="00CD1B23" w:rsidP="00B00134">
      <w:pPr>
        <w:pStyle w:val="BodyTextIndent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стадия продвижения бизнес-плана: проведение переговоров с потенциальными партнерами по реализации бизнес-плана – согласование условий с партнерами и формирование договорных отношений – внесение корректив в бизнес-план с учетом предложений партнеров и инвесторов – аудит бизнес-плана с внешними инвесторами, принятие решений об инвестировании.</w:t>
      </w:r>
    </w:p>
    <w:p w:rsidR="00CD1B23" w:rsidRDefault="00CD1B23" w:rsidP="00B00134">
      <w:pPr>
        <w:pStyle w:val="BodyTextIndent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стадия реализации бизнес-плана: фаза инвестирования (разработка плана реализации, осуществление программы работ в рамках выполнения бизнес-плана, контроль и систематическое перепланирование, корректировка бизнес-плана) – фаза оценки и анализа соответствия поставленных и достигнутых целей.</w:t>
      </w:r>
    </w:p>
    <w:p w:rsidR="00CD1B23" w:rsidRDefault="00CD1B23" w:rsidP="007A6215">
      <w:pPr>
        <w:pStyle w:val="BodyTextIndent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г) раскрыть содержание и методику основных разделов бизнес-плана: 1) титульный лист; 2) резюме; 3) описание предприятия и отрасли; 4) описание предлагаемой продукции; 5) план маркетинга; 6) производственный план; 7) организационный план; 8) инвестиционный план; 9) финансовый план; 10) оценка риска; 11) оценка эффективности инвестиционного проекта</w:t>
      </w:r>
    </w:p>
    <w:p w:rsidR="00CD1B23" w:rsidRPr="007A6215" w:rsidRDefault="00CD1B23" w:rsidP="00B00134">
      <w:pPr>
        <w:tabs>
          <w:tab w:val="left" w:pos="8760"/>
        </w:tabs>
        <w:ind w:firstLine="709"/>
        <w:jc w:val="both"/>
        <w:rPr>
          <w:sz w:val="28"/>
          <w:szCs w:val="28"/>
        </w:rPr>
      </w:pPr>
      <w:r w:rsidRPr="007A6215">
        <w:rPr>
          <w:sz w:val="28"/>
          <w:szCs w:val="28"/>
        </w:rPr>
        <w:t xml:space="preserve">д) </w:t>
      </w:r>
      <w:r>
        <w:rPr>
          <w:sz w:val="28"/>
          <w:szCs w:val="28"/>
        </w:rPr>
        <w:t xml:space="preserve">учитывать фактор риска </w:t>
      </w:r>
      <w:r w:rsidRPr="00BA1F0D">
        <w:rPr>
          <w:sz w:val="28"/>
          <w:szCs w:val="28"/>
        </w:rPr>
        <w:t>при  составлении бизнес- плана</w:t>
      </w:r>
      <w:r>
        <w:rPr>
          <w:sz w:val="28"/>
          <w:szCs w:val="28"/>
        </w:rPr>
        <w:t>;</w:t>
      </w:r>
    </w:p>
    <w:p w:rsidR="00CD1B23" w:rsidRDefault="00CD1B23" w:rsidP="00B00134">
      <w:pPr>
        <w:tabs>
          <w:tab w:val="left" w:pos="87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9C3AB7">
        <w:rPr>
          <w:sz w:val="28"/>
          <w:szCs w:val="28"/>
        </w:rPr>
        <w:t xml:space="preserve">) </w:t>
      </w:r>
      <w:r>
        <w:rPr>
          <w:sz w:val="28"/>
          <w:szCs w:val="28"/>
        </w:rPr>
        <w:t>провести качественную и количественную оценку фактора риска при составлении бизнес-плана;</w:t>
      </w:r>
    </w:p>
    <w:p w:rsidR="00CD1B23" w:rsidRPr="009C3AB7" w:rsidRDefault="00CD1B23" w:rsidP="00B00134">
      <w:pPr>
        <w:tabs>
          <w:tab w:val="left" w:pos="87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 выбрать способы снижения финансового риска.</w:t>
      </w:r>
    </w:p>
    <w:p w:rsidR="00CD1B23" w:rsidRDefault="00CD1B23" w:rsidP="00B00134">
      <w:pPr>
        <w:tabs>
          <w:tab w:val="left" w:pos="8760"/>
        </w:tabs>
        <w:ind w:firstLine="709"/>
        <w:jc w:val="both"/>
        <w:rPr>
          <w:b/>
          <w:sz w:val="28"/>
          <w:szCs w:val="28"/>
        </w:rPr>
      </w:pPr>
      <w:r w:rsidRPr="00545BC3">
        <w:rPr>
          <w:b/>
          <w:sz w:val="28"/>
          <w:szCs w:val="28"/>
        </w:rPr>
        <w:t>Контрольные вопросы:</w:t>
      </w:r>
    </w:p>
    <w:p w:rsidR="00CD1B23" w:rsidRPr="009C3AB7" w:rsidRDefault="00CD1B23" w:rsidP="009C3AB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9C3AB7">
        <w:rPr>
          <w:color w:val="000000"/>
          <w:sz w:val="28"/>
          <w:szCs w:val="28"/>
        </w:rPr>
        <w:t>Что такое бизнес-план и для чего он нужен?</w:t>
      </w:r>
    </w:p>
    <w:p w:rsidR="00CD1B23" w:rsidRPr="009C3AB7" w:rsidRDefault="00CD1B23" w:rsidP="009C3AB7">
      <w:pPr>
        <w:ind w:firstLine="709"/>
        <w:jc w:val="both"/>
        <w:rPr>
          <w:color w:val="000000"/>
          <w:sz w:val="28"/>
          <w:szCs w:val="28"/>
        </w:rPr>
      </w:pPr>
      <w:r w:rsidRPr="009C3AB7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  <w:r w:rsidRPr="009C3AB7">
        <w:rPr>
          <w:color w:val="000000"/>
          <w:sz w:val="28"/>
          <w:szCs w:val="28"/>
        </w:rPr>
        <w:t xml:space="preserve"> Раскройте содержание бизнес-плана и порядок его разработки</w:t>
      </w:r>
    </w:p>
    <w:p w:rsidR="00CD1B23" w:rsidRPr="009C3AB7" w:rsidRDefault="00CD1B23" w:rsidP="009C3AB7">
      <w:pPr>
        <w:ind w:firstLine="709"/>
        <w:jc w:val="both"/>
        <w:rPr>
          <w:color w:val="000000"/>
          <w:sz w:val="28"/>
          <w:szCs w:val="28"/>
        </w:rPr>
      </w:pPr>
      <w:r w:rsidRPr="009C3AB7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</w:t>
      </w:r>
      <w:r w:rsidRPr="009C3AB7">
        <w:rPr>
          <w:color w:val="000000"/>
          <w:sz w:val="28"/>
          <w:szCs w:val="28"/>
        </w:rPr>
        <w:t xml:space="preserve"> Что представляет собой план производства?</w:t>
      </w:r>
    </w:p>
    <w:p w:rsidR="00CD1B23" w:rsidRPr="009C3AB7" w:rsidRDefault="00CD1B23" w:rsidP="009C3AB7">
      <w:pPr>
        <w:ind w:firstLine="709"/>
        <w:jc w:val="both"/>
        <w:rPr>
          <w:color w:val="000000"/>
          <w:sz w:val="28"/>
          <w:szCs w:val="28"/>
        </w:rPr>
      </w:pPr>
      <w:r w:rsidRPr="009C3AB7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</w:t>
      </w:r>
      <w:r w:rsidRPr="009C3AB7">
        <w:rPr>
          <w:color w:val="000000"/>
          <w:sz w:val="28"/>
          <w:szCs w:val="28"/>
        </w:rPr>
        <w:t xml:space="preserve"> Назовите основные элементы разработки плана маркетинга? </w:t>
      </w:r>
    </w:p>
    <w:p w:rsidR="00CD1B23" w:rsidRPr="009C3AB7" w:rsidRDefault="00CD1B23" w:rsidP="009C3AB7">
      <w:pPr>
        <w:ind w:firstLine="709"/>
        <w:jc w:val="both"/>
        <w:rPr>
          <w:color w:val="000000"/>
          <w:sz w:val="28"/>
          <w:szCs w:val="28"/>
        </w:rPr>
      </w:pPr>
      <w:r w:rsidRPr="009C3AB7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.</w:t>
      </w:r>
      <w:r w:rsidRPr="009C3AB7">
        <w:rPr>
          <w:color w:val="000000"/>
          <w:sz w:val="28"/>
          <w:szCs w:val="28"/>
        </w:rPr>
        <w:t xml:space="preserve"> Как достичь безубыточности фирмы?</w:t>
      </w:r>
    </w:p>
    <w:p w:rsidR="00CD1B23" w:rsidRPr="009C3AB7" w:rsidRDefault="00CD1B23" w:rsidP="009C3AB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Pr="009C3AB7">
        <w:rPr>
          <w:color w:val="000000"/>
          <w:sz w:val="28"/>
          <w:szCs w:val="28"/>
        </w:rPr>
        <w:t xml:space="preserve"> В чем заключается процесс управления рисками?</w:t>
      </w:r>
    </w:p>
    <w:p w:rsidR="00CD1B23" w:rsidRPr="009C3AB7" w:rsidRDefault="00CD1B23" w:rsidP="009C3AB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Pr="009C3AB7">
        <w:rPr>
          <w:color w:val="000000"/>
          <w:sz w:val="28"/>
          <w:szCs w:val="28"/>
        </w:rPr>
        <w:t xml:space="preserve"> Какими способами снижается финансовый риск?</w:t>
      </w:r>
    </w:p>
    <w:p w:rsidR="00CD1B23" w:rsidRPr="00B00134" w:rsidRDefault="00CD1B23" w:rsidP="009C3AB7">
      <w:pPr>
        <w:ind w:firstLine="709"/>
        <w:jc w:val="both"/>
        <w:rPr>
          <w:sz w:val="28"/>
          <w:szCs w:val="28"/>
        </w:rPr>
      </w:pPr>
    </w:p>
    <w:p w:rsidR="00CD1B23" w:rsidRDefault="00CD1B23" w:rsidP="00B31CA8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2.3 Финансовое обеспечение и анализ эффективности бизнеса</w:t>
      </w:r>
    </w:p>
    <w:p w:rsidR="00CD1B23" w:rsidRDefault="00CD1B23" w:rsidP="00B31CA8">
      <w:pPr>
        <w:jc w:val="both"/>
        <w:rPr>
          <w:b/>
          <w:sz w:val="28"/>
          <w:szCs w:val="28"/>
        </w:rPr>
      </w:pPr>
    </w:p>
    <w:p w:rsidR="00CD1B23" w:rsidRPr="000640E3" w:rsidRDefault="00CD1B23" w:rsidP="000640E3">
      <w:pPr>
        <w:ind w:firstLine="709"/>
        <w:jc w:val="both"/>
        <w:rPr>
          <w:sz w:val="28"/>
          <w:szCs w:val="28"/>
        </w:rPr>
      </w:pPr>
      <w:r w:rsidRPr="000640E3">
        <w:rPr>
          <w:b/>
          <w:sz w:val="28"/>
          <w:szCs w:val="28"/>
        </w:rPr>
        <w:t xml:space="preserve">Учебные цели  </w:t>
      </w:r>
      <w:r w:rsidRPr="000640E3">
        <w:rPr>
          <w:sz w:val="28"/>
          <w:szCs w:val="28"/>
        </w:rPr>
        <w:t>–</w:t>
      </w:r>
      <w:r w:rsidRPr="000640E3">
        <w:rPr>
          <w:b/>
          <w:sz w:val="28"/>
          <w:szCs w:val="28"/>
        </w:rPr>
        <w:t xml:space="preserve">  </w:t>
      </w:r>
      <w:r w:rsidRPr="000640E3">
        <w:rPr>
          <w:sz w:val="28"/>
          <w:szCs w:val="28"/>
        </w:rPr>
        <w:t>изучение знание составляющих финансовой среды бизнеса и источников его финансирования; обзор форм инвестирования бизнеса, их преимущества и недостатки; способность проводить стратегический и оперативный анализ эффективности бизнеса</w:t>
      </w:r>
    </w:p>
    <w:p w:rsidR="00CD1B23" w:rsidRDefault="00CD1B23" w:rsidP="000640E3">
      <w:pPr>
        <w:ind w:firstLine="709"/>
        <w:jc w:val="both"/>
        <w:rPr>
          <w:b/>
          <w:sz w:val="28"/>
          <w:szCs w:val="28"/>
        </w:rPr>
      </w:pPr>
    </w:p>
    <w:p w:rsidR="00CD1B23" w:rsidRDefault="00CD1B23" w:rsidP="00AF51B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Вопросы:</w:t>
      </w:r>
    </w:p>
    <w:p w:rsidR="00CD1B23" w:rsidRPr="00A17DA5" w:rsidRDefault="00CD1B23" w:rsidP="00A17DA5">
      <w:pPr>
        <w:ind w:firstLine="709"/>
        <w:jc w:val="both"/>
        <w:rPr>
          <w:sz w:val="28"/>
          <w:szCs w:val="28"/>
        </w:rPr>
      </w:pPr>
      <w:r w:rsidRPr="00A17DA5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A17DA5">
        <w:rPr>
          <w:sz w:val="28"/>
          <w:szCs w:val="28"/>
        </w:rPr>
        <w:t xml:space="preserve"> Финансовая среда бизнеса. Источники финансирования бизнеса</w:t>
      </w:r>
    </w:p>
    <w:p w:rsidR="00CD1B23" w:rsidRPr="00A17DA5" w:rsidRDefault="00CD1B23" w:rsidP="00A17DA5">
      <w:pPr>
        <w:ind w:firstLine="709"/>
        <w:jc w:val="both"/>
        <w:rPr>
          <w:sz w:val="28"/>
          <w:szCs w:val="28"/>
        </w:rPr>
      </w:pPr>
      <w:r w:rsidRPr="00A17DA5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A17DA5">
        <w:rPr>
          <w:sz w:val="28"/>
          <w:szCs w:val="28"/>
        </w:rPr>
        <w:t xml:space="preserve"> Формы инвестирования бизнеса, их преимущества и недостатки</w:t>
      </w:r>
    </w:p>
    <w:p w:rsidR="00CD1B23" w:rsidRPr="00A17DA5" w:rsidRDefault="00CD1B23" w:rsidP="00A17DA5">
      <w:pPr>
        <w:ind w:firstLine="709"/>
        <w:jc w:val="both"/>
        <w:rPr>
          <w:sz w:val="28"/>
          <w:szCs w:val="28"/>
        </w:rPr>
      </w:pPr>
      <w:r w:rsidRPr="00A17DA5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A17DA5">
        <w:rPr>
          <w:sz w:val="28"/>
          <w:szCs w:val="28"/>
        </w:rPr>
        <w:t xml:space="preserve"> Анализ эффективности бизнеса: стратегический и оперативный</w:t>
      </w:r>
    </w:p>
    <w:p w:rsidR="00CD1B23" w:rsidRDefault="00CD1B23" w:rsidP="00AF51B4">
      <w:pPr>
        <w:ind w:firstLine="709"/>
        <w:jc w:val="both"/>
        <w:rPr>
          <w:sz w:val="28"/>
          <w:szCs w:val="28"/>
        </w:rPr>
      </w:pPr>
    </w:p>
    <w:p w:rsidR="00CD1B23" w:rsidRPr="008F3831" w:rsidRDefault="00CD1B23" w:rsidP="00AF51B4">
      <w:pPr>
        <w:ind w:firstLine="709"/>
        <w:jc w:val="both"/>
        <w:rPr>
          <w:b/>
          <w:sz w:val="28"/>
          <w:szCs w:val="28"/>
        </w:rPr>
      </w:pPr>
      <w:r w:rsidRPr="008F3831">
        <w:rPr>
          <w:b/>
          <w:sz w:val="28"/>
          <w:szCs w:val="28"/>
        </w:rPr>
        <w:t xml:space="preserve">Методические указания </w:t>
      </w:r>
    </w:p>
    <w:p w:rsidR="00CD1B23" w:rsidRDefault="00CD1B23" w:rsidP="0097141F">
      <w:pPr>
        <w:ind w:firstLine="709"/>
        <w:jc w:val="both"/>
        <w:rPr>
          <w:sz w:val="28"/>
          <w:szCs w:val="28"/>
        </w:rPr>
      </w:pPr>
      <w:r w:rsidRPr="004446D5">
        <w:rPr>
          <w:sz w:val="28"/>
          <w:szCs w:val="28"/>
        </w:rPr>
        <w:t>После изучения данной темы Вы должны</w:t>
      </w:r>
      <w:r>
        <w:rPr>
          <w:sz w:val="28"/>
          <w:szCs w:val="28"/>
        </w:rPr>
        <w:t xml:space="preserve"> быть способны:</w:t>
      </w:r>
    </w:p>
    <w:p w:rsidR="00CD1B23" w:rsidRDefault="00CD1B23" w:rsidP="0097141F">
      <w:pPr>
        <w:pStyle w:val="BodyTextIndent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раскрыть сущность финансового механизма бизнеса;</w:t>
      </w:r>
    </w:p>
    <w:p w:rsidR="00CD1B23" w:rsidRDefault="00CD1B23" w:rsidP="0097141F">
      <w:pPr>
        <w:pStyle w:val="BodyTextIndent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охарактеризовать основные источники финансирования современного бизнеса;</w:t>
      </w:r>
    </w:p>
    <w:p w:rsidR="00CD1B23" w:rsidRDefault="00CD1B23" w:rsidP="0097141F">
      <w:pPr>
        <w:pStyle w:val="BodyTextIndent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усвоить внутренние и внешние источники финансирования предприятия;</w:t>
      </w:r>
    </w:p>
    <w:p w:rsidR="00CD1B23" w:rsidRDefault="00CD1B23" w:rsidP="0097141F">
      <w:pPr>
        <w:pStyle w:val="BodyTextIndent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отличать лизинг от банковского кредита;</w:t>
      </w:r>
    </w:p>
    <w:p w:rsidR="00CD1B23" w:rsidRDefault="00CD1B23" w:rsidP="0097141F">
      <w:pPr>
        <w:pStyle w:val="BodyTextIndent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сформулировать цели и виды финансового анализа;</w:t>
      </w:r>
    </w:p>
    <w:p w:rsidR="00CD1B23" w:rsidRDefault="00CD1B23" w:rsidP="0097141F">
      <w:pPr>
        <w:pStyle w:val="BodyTextIndent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рассчитывать основные финансовые коэффициенты для осуществления анализа платежеспособности и рентабельности предприятия.</w:t>
      </w:r>
    </w:p>
    <w:p w:rsidR="00CD1B23" w:rsidRDefault="00CD1B23" w:rsidP="008F3831">
      <w:pPr>
        <w:pStyle w:val="BodyTextIndent"/>
        <w:spacing w:after="0"/>
        <w:ind w:left="0" w:firstLine="709"/>
        <w:rPr>
          <w:b/>
          <w:sz w:val="28"/>
          <w:szCs w:val="28"/>
        </w:rPr>
      </w:pPr>
    </w:p>
    <w:p w:rsidR="00CD1B23" w:rsidRDefault="00CD1B23" w:rsidP="008F3831">
      <w:pPr>
        <w:pStyle w:val="BodyTextIndent"/>
        <w:spacing w:after="0"/>
        <w:ind w:left="0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вопросы:</w:t>
      </w:r>
    </w:p>
    <w:p w:rsidR="00CD1B23" w:rsidRPr="0097141F" w:rsidRDefault="00CD1B23" w:rsidP="0097141F">
      <w:pPr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97141F">
        <w:rPr>
          <w:color w:val="000000"/>
          <w:sz w:val="28"/>
          <w:szCs w:val="28"/>
        </w:rPr>
        <w:t xml:space="preserve"> Что представляют собой финансы организации?</w:t>
      </w:r>
    </w:p>
    <w:p w:rsidR="00CD1B23" w:rsidRPr="0097141F" w:rsidRDefault="00CD1B23" w:rsidP="0097141F">
      <w:pPr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97141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Каковы</w:t>
      </w:r>
      <w:r w:rsidRPr="0097141F">
        <w:rPr>
          <w:color w:val="000000"/>
          <w:sz w:val="28"/>
          <w:szCs w:val="28"/>
        </w:rPr>
        <w:t xml:space="preserve"> источники формирования финансовых ресурсов бизнеса?</w:t>
      </w:r>
    </w:p>
    <w:p w:rsidR="00CD1B23" w:rsidRPr="0097141F" w:rsidRDefault="00CD1B23" w:rsidP="0097141F">
      <w:pPr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97141F">
        <w:rPr>
          <w:color w:val="000000"/>
          <w:sz w:val="28"/>
          <w:szCs w:val="28"/>
        </w:rPr>
        <w:t xml:space="preserve"> Что представляет собой банковский кредит?</w:t>
      </w:r>
    </w:p>
    <w:p w:rsidR="00CD1B23" w:rsidRPr="0097141F" w:rsidRDefault="00CD1B23" w:rsidP="0097141F">
      <w:pPr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Pr="0097141F">
        <w:rPr>
          <w:color w:val="000000"/>
          <w:sz w:val="28"/>
          <w:szCs w:val="28"/>
        </w:rPr>
        <w:t xml:space="preserve"> Что представляет собой залог как форма инвестирования бизнеса?</w:t>
      </w:r>
    </w:p>
    <w:p w:rsidR="00CD1B23" w:rsidRPr="0097141F" w:rsidRDefault="00CD1B23" w:rsidP="0097141F">
      <w:pPr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Pr="0097141F">
        <w:rPr>
          <w:color w:val="000000"/>
          <w:sz w:val="28"/>
          <w:szCs w:val="28"/>
        </w:rPr>
        <w:t xml:space="preserve"> Что представляет собой факторинг как форма инвестирования бизнеса?</w:t>
      </w:r>
    </w:p>
    <w:p w:rsidR="00CD1B23" w:rsidRPr="0097141F" w:rsidRDefault="00CD1B23" w:rsidP="0097141F">
      <w:pPr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Pr="0097141F">
        <w:rPr>
          <w:color w:val="000000"/>
          <w:sz w:val="28"/>
          <w:szCs w:val="28"/>
        </w:rPr>
        <w:t xml:space="preserve"> В чем состоит сущность лизинга?</w:t>
      </w:r>
    </w:p>
    <w:p w:rsidR="00CD1B23" w:rsidRPr="0097141F" w:rsidRDefault="00CD1B23" w:rsidP="0097141F">
      <w:pPr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r w:rsidRPr="0097141F">
        <w:rPr>
          <w:color w:val="000000"/>
          <w:sz w:val="28"/>
          <w:szCs w:val="28"/>
        </w:rPr>
        <w:t xml:space="preserve"> В чем заключаются цели анализа бизнеса</w:t>
      </w:r>
      <w:r>
        <w:rPr>
          <w:color w:val="000000"/>
          <w:sz w:val="28"/>
          <w:szCs w:val="28"/>
        </w:rPr>
        <w:t>,</w:t>
      </w:r>
      <w:r w:rsidRPr="0097141F">
        <w:rPr>
          <w:color w:val="000000"/>
          <w:sz w:val="28"/>
          <w:szCs w:val="28"/>
        </w:rPr>
        <w:t xml:space="preserve"> и какие виды анализа для этого используются?</w:t>
      </w:r>
    </w:p>
    <w:p w:rsidR="00CD1B23" w:rsidRPr="001B0BD9" w:rsidRDefault="00CD1B23" w:rsidP="00B31CA8">
      <w:pPr>
        <w:ind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8.</w:t>
      </w:r>
      <w:r w:rsidRPr="0097141F">
        <w:rPr>
          <w:color w:val="000000"/>
          <w:sz w:val="28"/>
          <w:szCs w:val="28"/>
        </w:rPr>
        <w:t xml:space="preserve"> Охарактеризуйте группу показателей, отражающих финансовое состояние бизнеса</w:t>
      </w:r>
      <w:r>
        <w:rPr>
          <w:color w:val="000000"/>
          <w:sz w:val="28"/>
          <w:szCs w:val="28"/>
        </w:rPr>
        <w:t>.</w:t>
      </w:r>
    </w:p>
    <w:sectPr w:rsidR="00CD1B23" w:rsidRPr="001B0BD9" w:rsidSect="00DD2073">
      <w:footerReference w:type="default" r:id="rId7"/>
      <w:pgSz w:w="11906" w:h="16838"/>
      <w:pgMar w:top="1134" w:right="1134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1B23" w:rsidRDefault="00CD1B23" w:rsidP="00DD2073">
      <w:r>
        <w:separator/>
      </w:r>
    </w:p>
  </w:endnote>
  <w:endnote w:type="continuationSeparator" w:id="1">
    <w:p w:rsidR="00CD1B23" w:rsidRDefault="00CD1B23" w:rsidP="00DD2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B23" w:rsidRDefault="00CD1B23">
    <w:pPr>
      <w:pStyle w:val="Footer"/>
      <w:jc w:val="center"/>
    </w:pPr>
    <w:fldSimple w:instr=" PAGE   \* MERGEFORMAT ">
      <w:r>
        <w:rPr>
          <w:noProof/>
        </w:rPr>
        <w:t>2</w:t>
      </w:r>
    </w:fldSimple>
  </w:p>
  <w:p w:rsidR="00CD1B23" w:rsidRDefault="00CD1B2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1B23" w:rsidRDefault="00CD1B23" w:rsidP="00DD2073">
      <w:r>
        <w:separator/>
      </w:r>
    </w:p>
  </w:footnote>
  <w:footnote w:type="continuationSeparator" w:id="1">
    <w:p w:rsidR="00CD1B23" w:rsidRDefault="00CD1B23" w:rsidP="00DD20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84E77"/>
    <w:multiLevelType w:val="hybridMultilevel"/>
    <w:tmpl w:val="C6C8993C"/>
    <w:lvl w:ilvl="0" w:tplc="3F3AFD6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8423A2"/>
    <w:multiLevelType w:val="hybridMultilevel"/>
    <w:tmpl w:val="49E437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9E10DFB"/>
    <w:multiLevelType w:val="hybridMultilevel"/>
    <w:tmpl w:val="AAD0822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>
    <w:nsid w:val="1C103FEA"/>
    <w:multiLevelType w:val="hybridMultilevel"/>
    <w:tmpl w:val="5EA66A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8D2BB8"/>
    <w:multiLevelType w:val="hybridMultilevel"/>
    <w:tmpl w:val="3F1C8D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3620673"/>
    <w:multiLevelType w:val="hybridMultilevel"/>
    <w:tmpl w:val="527608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8403000"/>
    <w:multiLevelType w:val="multilevel"/>
    <w:tmpl w:val="B1EE6626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39756B85"/>
    <w:multiLevelType w:val="hybridMultilevel"/>
    <w:tmpl w:val="3F1C8D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B613EA8"/>
    <w:multiLevelType w:val="hybridMultilevel"/>
    <w:tmpl w:val="C32271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B6C6DE8"/>
    <w:multiLevelType w:val="hybridMultilevel"/>
    <w:tmpl w:val="68A853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B17279"/>
    <w:multiLevelType w:val="hybridMultilevel"/>
    <w:tmpl w:val="DA66F4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6E06FD"/>
    <w:multiLevelType w:val="hybridMultilevel"/>
    <w:tmpl w:val="75FA6A3E"/>
    <w:lvl w:ilvl="0" w:tplc="D2301B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561D4DD9"/>
    <w:multiLevelType w:val="multilevel"/>
    <w:tmpl w:val="23C82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159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cs="Times New Roman" w:hint="default"/>
      </w:rPr>
    </w:lvl>
  </w:abstractNum>
  <w:abstractNum w:abstractNumId="13">
    <w:nsid w:val="653B59D5"/>
    <w:multiLevelType w:val="hybridMultilevel"/>
    <w:tmpl w:val="037E68C4"/>
    <w:lvl w:ilvl="0" w:tplc="BE6CC4A2">
      <w:start w:val="1"/>
      <w:numFmt w:val="decimal"/>
      <w:lvlText w:val="%1."/>
      <w:lvlJc w:val="left"/>
      <w:pPr>
        <w:ind w:left="3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9" w:hanging="180"/>
      </w:pPr>
      <w:rPr>
        <w:rFonts w:cs="Times New Roman"/>
      </w:rPr>
    </w:lvl>
  </w:abstractNum>
  <w:abstractNum w:abstractNumId="14">
    <w:nsid w:val="6ECA7B4B"/>
    <w:multiLevelType w:val="hybridMultilevel"/>
    <w:tmpl w:val="7E16B3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F9614A4"/>
    <w:multiLevelType w:val="hybridMultilevel"/>
    <w:tmpl w:val="5EE85B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D3A668E"/>
    <w:multiLevelType w:val="hybridMultilevel"/>
    <w:tmpl w:val="492814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F634249"/>
    <w:multiLevelType w:val="hybridMultilevel"/>
    <w:tmpl w:val="527608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6"/>
  </w:num>
  <w:num w:numId="3">
    <w:abstractNumId w:val="8"/>
  </w:num>
  <w:num w:numId="4">
    <w:abstractNumId w:val="0"/>
  </w:num>
  <w:num w:numId="5">
    <w:abstractNumId w:val="5"/>
  </w:num>
  <w:num w:numId="6">
    <w:abstractNumId w:val="17"/>
  </w:num>
  <w:num w:numId="7">
    <w:abstractNumId w:val="3"/>
  </w:num>
  <w:num w:numId="8">
    <w:abstractNumId w:val="15"/>
  </w:num>
  <w:num w:numId="9">
    <w:abstractNumId w:val="11"/>
  </w:num>
  <w:num w:numId="10">
    <w:abstractNumId w:val="12"/>
  </w:num>
  <w:num w:numId="11">
    <w:abstractNumId w:val="4"/>
  </w:num>
  <w:num w:numId="12">
    <w:abstractNumId w:val="14"/>
  </w:num>
  <w:num w:numId="13">
    <w:abstractNumId w:val="7"/>
  </w:num>
  <w:num w:numId="14">
    <w:abstractNumId w:val="10"/>
  </w:num>
  <w:num w:numId="15">
    <w:abstractNumId w:val="1"/>
  </w:num>
  <w:num w:numId="16">
    <w:abstractNumId w:val="13"/>
  </w:num>
  <w:num w:numId="17">
    <w:abstractNumId w:val="9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278E"/>
    <w:rsid w:val="00002AA5"/>
    <w:rsid w:val="0001046B"/>
    <w:rsid w:val="00013176"/>
    <w:rsid w:val="0001726C"/>
    <w:rsid w:val="000179B4"/>
    <w:rsid w:val="000229DD"/>
    <w:rsid w:val="0002707B"/>
    <w:rsid w:val="00027C4F"/>
    <w:rsid w:val="0004688D"/>
    <w:rsid w:val="00056D98"/>
    <w:rsid w:val="000616AD"/>
    <w:rsid w:val="000640E3"/>
    <w:rsid w:val="000726A1"/>
    <w:rsid w:val="000A5AD5"/>
    <w:rsid w:val="000A689B"/>
    <w:rsid w:val="000C3334"/>
    <w:rsid w:val="000C5176"/>
    <w:rsid w:val="000C782E"/>
    <w:rsid w:val="000C7A3B"/>
    <w:rsid w:val="000D3EA5"/>
    <w:rsid w:val="000D513C"/>
    <w:rsid w:val="000D62A3"/>
    <w:rsid w:val="000E2875"/>
    <w:rsid w:val="000E33AA"/>
    <w:rsid w:val="0010214F"/>
    <w:rsid w:val="00104B47"/>
    <w:rsid w:val="0011130F"/>
    <w:rsid w:val="00122C2E"/>
    <w:rsid w:val="00130B8E"/>
    <w:rsid w:val="00131343"/>
    <w:rsid w:val="0013506A"/>
    <w:rsid w:val="00143E38"/>
    <w:rsid w:val="001442C2"/>
    <w:rsid w:val="00145B2B"/>
    <w:rsid w:val="00153D09"/>
    <w:rsid w:val="001610A1"/>
    <w:rsid w:val="0016370E"/>
    <w:rsid w:val="00175128"/>
    <w:rsid w:val="00175B07"/>
    <w:rsid w:val="00182D9C"/>
    <w:rsid w:val="00185D49"/>
    <w:rsid w:val="001864C7"/>
    <w:rsid w:val="00193453"/>
    <w:rsid w:val="001A0325"/>
    <w:rsid w:val="001A3389"/>
    <w:rsid w:val="001A7F6E"/>
    <w:rsid w:val="001B099F"/>
    <w:rsid w:val="001B0BD9"/>
    <w:rsid w:val="001B2CE2"/>
    <w:rsid w:val="001B312C"/>
    <w:rsid w:val="001B5AC8"/>
    <w:rsid w:val="001C2AE2"/>
    <w:rsid w:val="001D539C"/>
    <w:rsid w:val="001E0C10"/>
    <w:rsid w:val="001E1BDA"/>
    <w:rsid w:val="001F40F5"/>
    <w:rsid w:val="002002A3"/>
    <w:rsid w:val="00200D97"/>
    <w:rsid w:val="00200F52"/>
    <w:rsid w:val="002020FC"/>
    <w:rsid w:val="00202546"/>
    <w:rsid w:val="00212B32"/>
    <w:rsid w:val="0022717C"/>
    <w:rsid w:val="00232C95"/>
    <w:rsid w:val="00235639"/>
    <w:rsid w:val="002449D7"/>
    <w:rsid w:val="00245379"/>
    <w:rsid w:val="00245850"/>
    <w:rsid w:val="00246E47"/>
    <w:rsid w:val="00246F77"/>
    <w:rsid w:val="00247BA5"/>
    <w:rsid w:val="00256B71"/>
    <w:rsid w:val="002576EA"/>
    <w:rsid w:val="0026141D"/>
    <w:rsid w:val="00263126"/>
    <w:rsid w:val="00274E4F"/>
    <w:rsid w:val="00281191"/>
    <w:rsid w:val="00281E6B"/>
    <w:rsid w:val="00291C9D"/>
    <w:rsid w:val="0029467E"/>
    <w:rsid w:val="002B31DD"/>
    <w:rsid w:val="002C2BE1"/>
    <w:rsid w:val="002D1C83"/>
    <w:rsid w:val="002F35DF"/>
    <w:rsid w:val="002F3FB1"/>
    <w:rsid w:val="002F5D1C"/>
    <w:rsid w:val="00303605"/>
    <w:rsid w:val="003057F8"/>
    <w:rsid w:val="00306AA5"/>
    <w:rsid w:val="0031012E"/>
    <w:rsid w:val="00311F3F"/>
    <w:rsid w:val="00326C69"/>
    <w:rsid w:val="003428D4"/>
    <w:rsid w:val="00354366"/>
    <w:rsid w:val="0036082A"/>
    <w:rsid w:val="003772BD"/>
    <w:rsid w:val="00381AC4"/>
    <w:rsid w:val="00385988"/>
    <w:rsid w:val="00391170"/>
    <w:rsid w:val="00396CD5"/>
    <w:rsid w:val="003A6758"/>
    <w:rsid w:val="003A7180"/>
    <w:rsid w:val="003B2A2B"/>
    <w:rsid w:val="003B506B"/>
    <w:rsid w:val="003C00CA"/>
    <w:rsid w:val="003C13C3"/>
    <w:rsid w:val="003D44ED"/>
    <w:rsid w:val="003D7BE3"/>
    <w:rsid w:val="003E56A1"/>
    <w:rsid w:val="003F12BB"/>
    <w:rsid w:val="003F29B4"/>
    <w:rsid w:val="003F3BF6"/>
    <w:rsid w:val="003F74C1"/>
    <w:rsid w:val="003F76C9"/>
    <w:rsid w:val="00412E5E"/>
    <w:rsid w:val="0041362A"/>
    <w:rsid w:val="00417BB7"/>
    <w:rsid w:val="00422A4A"/>
    <w:rsid w:val="0042445B"/>
    <w:rsid w:val="00427E26"/>
    <w:rsid w:val="004324DF"/>
    <w:rsid w:val="0043624E"/>
    <w:rsid w:val="004446D5"/>
    <w:rsid w:val="00444F11"/>
    <w:rsid w:val="004517F4"/>
    <w:rsid w:val="00453499"/>
    <w:rsid w:val="00456D70"/>
    <w:rsid w:val="00465F92"/>
    <w:rsid w:val="0047005D"/>
    <w:rsid w:val="00470901"/>
    <w:rsid w:val="00470B93"/>
    <w:rsid w:val="00471BDD"/>
    <w:rsid w:val="00471F67"/>
    <w:rsid w:val="00473367"/>
    <w:rsid w:val="0047385A"/>
    <w:rsid w:val="00474CB0"/>
    <w:rsid w:val="00483098"/>
    <w:rsid w:val="00483247"/>
    <w:rsid w:val="004844CF"/>
    <w:rsid w:val="004878A6"/>
    <w:rsid w:val="004976A2"/>
    <w:rsid w:val="004A0BB1"/>
    <w:rsid w:val="004A26A5"/>
    <w:rsid w:val="004A2CB9"/>
    <w:rsid w:val="004A4757"/>
    <w:rsid w:val="004B368A"/>
    <w:rsid w:val="004B5B9F"/>
    <w:rsid w:val="004C1640"/>
    <w:rsid w:val="004C240A"/>
    <w:rsid w:val="004C5C68"/>
    <w:rsid w:val="004C706E"/>
    <w:rsid w:val="004D259A"/>
    <w:rsid w:val="004D46FC"/>
    <w:rsid w:val="004D6645"/>
    <w:rsid w:val="004E0926"/>
    <w:rsid w:val="004E3DAA"/>
    <w:rsid w:val="004F296F"/>
    <w:rsid w:val="004F3AAB"/>
    <w:rsid w:val="004F74B6"/>
    <w:rsid w:val="004F7FD2"/>
    <w:rsid w:val="00504E7C"/>
    <w:rsid w:val="00533972"/>
    <w:rsid w:val="00533F5B"/>
    <w:rsid w:val="005368C2"/>
    <w:rsid w:val="00540493"/>
    <w:rsid w:val="00545BC3"/>
    <w:rsid w:val="00546CC3"/>
    <w:rsid w:val="005515BD"/>
    <w:rsid w:val="0055221E"/>
    <w:rsid w:val="00556696"/>
    <w:rsid w:val="00562A17"/>
    <w:rsid w:val="00564FBE"/>
    <w:rsid w:val="00574C2D"/>
    <w:rsid w:val="005827AD"/>
    <w:rsid w:val="00583F72"/>
    <w:rsid w:val="00586FE2"/>
    <w:rsid w:val="005A2694"/>
    <w:rsid w:val="005A3972"/>
    <w:rsid w:val="005A4ED8"/>
    <w:rsid w:val="005B4B81"/>
    <w:rsid w:val="005B5A0D"/>
    <w:rsid w:val="005B67B4"/>
    <w:rsid w:val="005C105F"/>
    <w:rsid w:val="005C2502"/>
    <w:rsid w:val="005C5801"/>
    <w:rsid w:val="005C6EB6"/>
    <w:rsid w:val="005C7D92"/>
    <w:rsid w:val="005D04DE"/>
    <w:rsid w:val="005E200E"/>
    <w:rsid w:val="005E2E18"/>
    <w:rsid w:val="005E328E"/>
    <w:rsid w:val="005E49CB"/>
    <w:rsid w:val="005F5DD6"/>
    <w:rsid w:val="0060085A"/>
    <w:rsid w:val="0060188E"/>
    <w:rsid w:val="00605484"/>
    <w:rsid w:val="00605723"/>
    <w:rsid w:val="00630906"/>
    <w:rsid w:val="006325D1"/>
    <w:rsid w:val="006326A7"/>
    <w:rsid w:val="00640E63"/>
    <w:rsid w:val="00641139"/>
    <w:rsid w:val="00641BBB"/>
    <w:rsid w:val="00642959"/>
    <w:rsid w:val="00655080"/>
    <w:rsid w:val="006605D7"/>
    <w:rsid w:val="00661111"/>
    <w:rsid w:val="006631DD"/>
    <w:rsid w:val="00665B3E"/>
    <w:rsid w:val="0066778E"/>
    <w:rsid w:val="00695770"/>
    <w:rsid w:val="006A1FE5"/>
    <w:rsid w:val="006A3DA2"/>
    <w:rsid w:val="006A67E6"/>
    <w:rsid w:val="006A781E"/>
    <w:rsid w:val="006B1789"/>
    <w:rsid w:val="006B4936"/>
    <w:rsid w:val="006B4C43"/>
    <w:rsid w:val="006C1B2E"/>
    <w:rsid w:val="006C290E"/>
    <w:rsid w:val="006C3AC3"/>
    <w:rsid w:val="006C6CC4"/>
    <w:rsid w:val="006D13C2"/>
    <w:rsid w:val="006D2971"/>
    <w:rsid w:val="006E2771"/>
    <w:rsid w:val="006F2071"/>
    <w:rsid w:val="006F275E"/>
    <w:rsid w:val="006F3108"/>
    <w:rsid w:val="006F36AE"/>
    <w:rsid w:val="006F6D36"/>
    <w:rsid w:val="0070363A"/>
    <w:rsid w:val="0070540C"/>
    <w:rsid w:val="00712C46"/>
    <w:rsid w:val="00722AAF"/>
    <w:rsid w:val="00723356"/>
    <w:rsid w:val="00723BDF"/>
    <w:rsid w:val="007246FB"/>
    <w:rsid w:val="00741F19"/>
    <w:rsid w:val="007530FB"/>
    <w:rsid w:val="00754B40"/>
    <w:rsid w:val="00765C34"/>
    <w:rsid w:val="007762C6"/>
    <w:rsid w:val="00787175"/>
    <w:rsid w:val="00790B6D"/>
    <w:rsid w:val="00791051"/>
    <w:rsid w:val="00795239"/>
    <w:rsid w:val="007A266E"/>
    <w:rsid w:val="007A6215"/>
    <w:rsid w:val="007B3F68"/>
    <w:rsid w:val="007C49E4"/>
    <w:rsid w:val="007C4AE7"/>
    <w:rsid w:val="007E06C3"/>
    <w:rsid w:val="007E579F"/>
    <w:rsid w:val="007E6687"/>
    <w:rsid w:val="007E6EDD"/>
    <w:rsid w:val="007E7431"/>
    <w:rsid w:val="007E7BCE"/>
    <w:rsid w:val="007F4ED7"/>
    <w:rsid w:val="008001C1"/>
    <w:rsid w:val="0080118F"/>
    <w:rsid w:val="0080319C"/>
    <w:rsid w:val="00816CF9"/>
    <w:rsid w:val="00825F03"/>
    <w:rsid w:val="008303BB"/>
    <w:rsid w:val="008328CD"/>
    <w:rsid w:val="00832EC1"/>
    <w:rsid w:val="008346F1"/>
    <w:rsid w:val="00842F7A"/>
    <w:rsid w:val="00855BE1"/>
    <w:rsid w:val="008636E6"/>
    <w:rsid w:val="0086437F"/>
    <w:rsid w:val="00865A13"/>
    <w:rsid w:val="00877675"/>
    <w:rsid w:val="00881FF6"/>
    <w:rsid w:val="0088426E"/>
    <w:rsid w:val="00885757"/>
    <w:rsid w:val="00891516"/>
    <w:rsid w:val="008B2810"/>
    <w:rsid w:val="008B6955"/>
    <w:rsid w:val="008C65D5"/>
    <w:rsid w:val="008C7E0C"/>
    <w:rsid w:val="008D2513"/>
    <w:rsid w:val="008E5CDB"/>
    <w:rsid w:val="008F3831"/>
    <w:rsid w:val="00906DA3"/>
    <w:rsid w:val="00914393"/>
    <w:rsid w:val="00916805"/>
    <w:rsid w:val="009171D3"/>
    <w:rsid w:val="00926078"/>
    <w:rsid w:val="0093722D"/>
    <w:rsid w:val="00944725"/>
    <w:rsid w:val="009474DE"/>
    <w:rsid w:val="009479A6"/>
    <w:rsid w:val="00947F74"/>
    <w:rsid w:val="00950FB2"/>
    <w:rsid w:val="00951921"/>
    <w:rsid w:val="00951D55"/>
    <w:rsid w:val="0096103C"/>
    <w:rsid w:val="00961082"/>
    <w:rsid w:val="0096266D"/>
    <w:rsid w:val="009667BF"/>
    <w:rsid w:val="0097141F"/>
    <w:rsid w:val="00986859"/>
    <w:rsid w:val="00995934"/>
    <w:rsid w:val="009A32CD"/>
    <w:rsid w:val="009B0EB5"/>
    <w:rsid w:val="009B336C"/>
    <w:rsid w:val="009B7888"/>
    <w:rsid w:val="009C305B"/>
    <w:rsid w:val="009C3AB7"/>
    <w:rsid w:val="009C4588"/>
    <w:rsid w:val="009E150C"/>
    <w:rsid w:val="009E5345"/>
    <w:rsid w:val="009E5872"/>
    <w:rsid w:val="009F03C1"/>
    <w:rsid w:val="00A06470"/>
    <w:rsid w:val="00A16C35"/>
    <w:rsid w:val="00A17DA5"/>
    <w:rsid w:val="00A22CA4"/>
    <w:rsid w:val="00A24C2F"/>
    <w:rsid w:val="00A25610"/>
    <w:rsid w:val="00A30C27"/>
    <w:rsid w:val="00A31977"/>
    <w:rsid w:val="00A31B20"/>
    <w:rsid w:val="00A32D8A"/>
    <w:rsid w:val="00A34639"/>
    <w:rsid w:val="00A34FBC"/>
    <w:rsid w:val="00A35EE6"/>
    <w:rsid w:val="00A42972"/>
    <w:rsid w:val="00A46DAD"/>
    <w:rsid w:val="00A55FFB"/>
    <w:rsid w:val="00A6287D"/>
    <w:rsid w:val="00A66702"/>
    <w:rsid w:val="00A802FA"/>
    <w:rsid w:val="00A8099E"/>
    <w:rsid w:val="00A8764D"/>
    <w:rsid w:val="00A96F48"/>
    <w:rsid w:val="00A96FD1"/>
    <w:rsid w:val="00A97759"/>
    <w:rsid w:val="00A97B37"/>
    <w:rsid w:val="00A97F9A"/>
    <w:rsid w:val="00AB6DCD"/>
    <w:rsid w:val="00AC2099"/>
    <w:rsid w:val="00AC2C17"/>
    <w:rsid w:val="00AC7EBC"/>
    <w:rsid w:val="00AD3EA6"/>
    <w:rsid w:val="00AE4588"/>
    <w:rsid w:val="00AE51EA"/>
    <w:rsid w:val="00AE7683"/>
    <w:rsid w:val="00AF1081"/>
    <w:rsid w:val="00AF51B4"/>
    <w:rsid w:val="00B00134"/>
    <w:rsid w:val="00B0089C"/>
    <w:rsid w:val="00B03316"/>
    <w:rsid w:val="00B068D6"/>
    <w:rsid w:val="00B11AC8"/>
    <w:rsid w:val="00B138FF"/>
    <w:rsid w:val="00B13AD1"/>
    <w:rsid w:val="00B23EA6"/>
    <w:rsid w:val="00B24DD4"/>
    <w:rsid w:val="00B31CA8"/>
    <w:rsid w:val="00B33642"/>
    <w:rsid w:val="00B353A0"/>
    <w:rsid w:val="00B36E33"/>
    <w:rsid w:val="00B36E90"/>
    <w:rsid w:val="00B36EBB"/>
    <w:rsid w:val="00B37DDF"/>
    <w:rsid w:val="00B45150"/>
    <w:rsid w:val="00B47894"/>
    <w:rsid w:val="00B64C07"/>
    <w:rsid w:val="00B66E3C"/>
    <w:rsid w:val="00B712D3"/>
    <w:rsid w:val="00B80786"/>
    <w:rsid w:val="00B80EFD"/>
    <w:rsid w:val="00B867F4"/>
    <w:rsid w:val="00B924EF"/>
    <w:rsid w:val="00B9289B"/>
    <w:rsid w:val="00BA1F0D"/>
    <w:rsid w:val="00BA3C26"/>
    <w:rsid w:val="00BB3503"/>
    <w:rsid w:val="00BC4BAE"/>
    <w:rsid w:val="00BC6322"/>
    <w:rsid w:val="00BC7C55"/>
    <w:rsid w:val="00BE1697"/>
    <w:rsid w:val="00BE2592"/>
    <w:rsid w:val="00BF0392"/>
    <w:rsid w:val="00BF1DD7"/>
    <w:rsid w:val="00BF4E39"/>
    <w:rsid w:val="00C017E4"/>
    <w:rsid w:val="00C01BA9"/>
    <w:rsid w:val="00C026A1"/>
    <w:rsid w:val="00C12A52"/>
    <w:rsid w:val="00C1423A"/>
    <w:rsid w:val="00C15030"/>
    <w:rsid w:val="00C20D56"/>
    <w:rsid w:val="00C240CC"/>
    <w:rsid w:val="00C2484F"/>
    <w:rsid w:val="00C30D1E"/>
    <w:rsid w:val="00C33E5C"/>
    <w:rsid w:val="00C3602A"/>
    <w:rsid w:val="00C37A7F"/>
    <w:rsid w:val="00C44626"/>
    <w:rsid w:val="00C4494F"/>
    <w:rsid w:val="00C4510D"/>
    <w:rsid w:val="00C514B1"/>
    <w:rsid w:val="00C55989"/>
    <w:rsid w:val="00C57BE2"/>
    <w:rsid w:val="00C60B33"/>
    <w:rsid w:val="00C64986"/>
    <w:rsid w:val="00C66ADC"/>
    <w:rsid w:val="00C67940"/>
    <w:rsid w:val="00C71190"/>
    <w:rsid w:val="00C7451C"/>
    <w:rsid w:val="00C8034D"/>
    <w:rsid w:val="00C8620C"/>
    <w:rsid w:val="00C938A8"/>
    <w:rsid w:val="00C9442C"/>
    <w:rsid w:val="00C96628"/>
    <w:rsid w:val="00C96EBE"/>
    <w:rsid w:val="00CA12D3"/>
    <w:rsid w:val="00CA138D"/>
    <w:rsid w:val="00CA2916"/>
    <w:rsid w:val="00CB4891"/>
    <w:rsid w:val="00CB4B0F"/>
    <w:rsid w:val="00CC3086"/>
    <w:rsid w:val="00CD1B23"/>
    <w:rsid w:val="00CD2DC7"/>
    <w:rsid w:val="00CD3AE0"/>
    <w:rsid w:val="00CD7429"/>
    <w:rsid w:val="00CE2381"/>
    <w:rsid w:val="00CE2F3E"/>
    <w:rsid w:val="00CE6D7D"/>
    <w:rsid w:val="00CE6E7F"/>
    <w:rsid w:val="00CF17DE"/>
    <w:rsid w:val="00CF3E2D"/>
    <w:rsid w:val="00CF65AE"/>
    <w:rsid w:val="00D06E25"/>
    <w:rsid w:val="00D15AB7"/>
    <w:rsid w:val="00D17698"/>
    <w:rsid w:val="00D23054"/>
    <w:rsid w:val="00D23CC3"/>
    <w:rsid w:val="00D317E9"/>
    <w:rsid w:val="00D31BC9"/>
    <w:rsid w:val="00D51668"/>
    <w:rsid w:val="00D530AC"/>
    <w:rsid w:val="00D600B5"/>
    <w:rsid w:val="00D66337"/>
    <w:rsid w:val="00D675C6"/>
    <w:rsid w:val="00D728BD"/>
    <w:rsid w:val="00D74BCA"/>
    <w:rsid w:val="00D75AE8"/>
    <w:rsid w:val="00D776F4"/>
    <w:rsid w:val="00D824BD"/>
    <w:rsid w:val="00D91B7A"/>
    <w:rsid w:val="00DA169D"/>
    <w:rsid w:val="00DA714F"/>
    <w:rsid w:val="00DB0AA1"/>
    <w:rsid w:val="00DB4633"/>
    <w:rsid w:val="00DB491B"/>
    <w:rsid w:val="00DC3B35"/>
    <w:rsid w:val="00DC5C57"/>
    <w:rsid w:val="00DD09B9"/>
    <w:rsid w:val="00DD2073"/>
    <w:rsid w:val="00DD36F9"/>
    <w:rsid w:val="00DD698D"/>
    <w:rsid w:val="00DD79C2"/>
    <w:rsid w:val="00DE278E"/>
    <w:rsid w:val="00DE43A0"/>
    <w:rsid w:val="00DE6DB7"/>
    <w:rsid w:val="00DE75E6"/>
    <w:rsid w:val="00DF0284"/>
    <w:rsid w:val="00DF29A6"/>
    <w:rsid w:val="00DF75B0"/>
    <w:rsid w:val="00E02516"/>
    <w:rsid w:val="00E05E77"/>
    <w:rsid w:val="00E05EED"/>
    <w:rsid w:val="00E17404"/>
    <w:rsid w:val="00E1772F"/>
    <w:rsid w:val="00E21571"/>
    <w:rsid w:val="00E21709"/>
    <w:rsid w:val="00E24922"/>
    <w:rsid w:val="00E3144A"/>
    <w:rsid w:val="00E31FEE"/>
    <w:rsid w:val="00E32026"/>
    <w:rsid w:val="00E32D10"/>
    <w:rsid w:val="00E3318C"/>
    <w:rsid w:val="00E3457F"/>
    <w:rsid w:val="00E42583"/>
    <w:rsid w:val="00E462F1"/>
    <w:rsid w:val="00E54247"/>
    <w:rsid w:val="00E54C4F"/>
    <w:rsid w:val="00E54E36"/>
    <w:rsid w:val="00E6365F"/>
    <w:rsid w:val="00E70ABD"/>
    <w:rsid w:val="00E74488"/>
    <w:rsid w:val="00E74D10"/>
    <w:rsid w:val="00E75E72"/>
    <w:rsid w:val="00E760A6"/>
    <w:rsid w:val="00E80E5C"/>
    <w:rsid w:val="00E81992"/>
    <w:rsid w:val="00E8317A"/>
    <w:rsid w:val="00E96200"/>
    <w:rsid w:val="00E975E8"/>
    <w:rsid w:val="00EA2586"/>
    <w:rsid w:val="00EA52FD"/>
    <w:rsid w:val="00EA58F9"/>
    <w:rsid w:val="00EB2593"/>
    <w:rsid w:val="00EC2256"/>
    <w:rsid w:val="00ED29D7"/>
    <w:rsid w:val="00ED2D4A"/>
    <w:rsid w:val="00EE09C5"/>
    <w:rsid w:val="00EE3DFB"/>
    <w:rsid w:val="00EE3E8E"/>
    <w:rsid w:val="00EE4E72"/>
    <w:rsid w:val="00EE4F3E"/>
    <w:rsid w:val="00EF4B34"/>
    <w:rsid w:val="00F01EA1"/>
    <w:rsid w:val="00F13C75"/>
    <w:rsid w:val="00F17569"/>
    <w:rsid w:val="00F17ADF"/>
    <w:rsid w:val="00F27533"/>
    <w:rsid w:val="00F27D65"/>
    <w:rsid w:val="00F31B2A"/>
    <w:rsid w:val="00F337F3"/>
    <w:rsid w:val="00F34337"/>
    <w:rsid w:val="00F362F1"/>
    <w:rsid w:val="00F3751E"/>
    <w:rsid w:val="00F402E9"/>
    <w:rsid w:val="00F420B4"/>
    <w:rsid w:val="00F652BF"/>
    <w:rsid w:val="00F67351"/>
    <w:rsid w:val="00F742A7"/>
    <w:rsid w:val="00F75C56"/>
    <w:rsid w:val="00F76879"/>
    <w:rsid w:val="00F77A40"/>
    <w:rsid w:val="00F81AD4"/>
    <w:rsid w:val="00F83389"/>
    <w:rsid w:val="00F856E2"/>
    <w:rsid w:val="00F90A16"/>
    <w:rsid w:val="00F90B42"/>
    <w:rsid w:val="00FB5D24"/>
    <w:rsid w:val="00FB63AC"/>
    <w:rsid w:val="00FC2DD8"/>
    <w:rsid w:val="00FC5E7F"/>
    <w:rsid w:val="00FD4EDC"/>
    <w:rsid w:val="00FE58B7"/>
    <w:rsid w:val="00FF049C"/>
    <w:rsid w:val="00FF17D8"/>
    <w:rsid w:val="00FF1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78E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E278E"/>
    <w:pPr>
      <w:keepNext/>
      <w:spacing w:after="120"/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DE278E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DE278E"/>
    <w:pPr>
      <w:spacing w:after="120"/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E278E"/>
    <w:rPr>
      <w:rFonts w:ascii="Times New Roman" w:hAnsi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465F9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465F92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5B4B81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B001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00134"/>
    <w:rPr>
      <w:rFonts w:ascii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DD207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D2073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DD207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D2073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E05E7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505</TotalTime>
  <Pages>16</Pages>
  <Words>4104</Words>
  <Characters>23393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Завкафедры МиМ</cp:lastModifiedBy>
  <cp:revision>172</cp:revision>
  <dcterms:created xsi:type="dcterms:W3CDTF">2014-12-15T02:54:00Z</dcterms:created>
  <dcterms:modified xsi:type="dcterms:W3CDTF">2014-12-27T04:08:00Z</dcterms:modified>
</cp:coreProperties>
</file>